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FA503E" w:rsidRDefault="00FC4162" w:rsidP="00FC4162">
      <w:pPr>
        <w:overflowPunct w:val="0"/>
        <w:autoSpaceDE w:val="0"/>
        <w:autoSpaceDN w:val="0"/>
        <w:adjustRightInd w:val="0"/>
        <w:ind w:right="49"/>
        <w:jc w:val="right"/>
        <w:rPr>
          <w:b/>
          <w:bCs/>
          <w:szCs w:val="20"/>
        </w:rPr>
      </w:pPr>
      <w:r w:rsidRPr="00FA503E">
        <w:rPr>
          <w:b/>
          <w:bCs/>
          <w:szCs w:val="20"/>
        </w:rPr>
        <w:t xml:space="preserve">Projektas </w:t>
      </w:r>
    </w:p>
    <w:p w14:paraId="6055FA96" w14:textId="137AB91F"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77695F47" w:rsidR="00FC4162" w:rsidRPr="007F774C" w:rsidRDefault="00FC4162" w:rsidP="00FC4162">
      <w:pPr>
        <w:overflowPunct w:val="0"/>
        <w:autoSpaceDE w:val="0"/>
        <w:autoSpaceDN w:val="0"/>
        <w:adjustRightInd w:val="0"/>
        <w:jc w:val="center"/>
        <w:rPr>
          <w:b/>
          <w:caps/>
        </w:rPr>
      </w:pPr>
      <w:r w:rsidRPr="007F774C">
        <w:rPr>
          <w:b/>
          <w:caps/>
        </w:rPr>
        <w:t xml:space="preserve">dėl </w:t>
      </w:r>
      <w:r>
        <w:rPr>
          <w:b/>
          <w:caps/>
        </w:rPr>
        <w:t>ANYKŠČIŲ RAJONO SAVIVALDYBEI NUOSAVYBĖS TEISE PRIKLAUSANČIO</w:t>
      </w:r>
      <w:r w:rsidR="007B5ACE">
        <w:rPr>
          <w:b/>
          <w:caps/>
        </w:rPr>
        <w:t xml:space="preserve"> ILGALAIKIO MATERIALIOJO</w:t>
      </w:r>
      <w:r>
        <w:rPr>
          <w:b/>
          <w:caps/>
        </w:rPr>
        <w:t xml:space="preserve"> </w:t>
      </w:r>
      <w:r w:rsidRPr="00CD4E97">
        <w:rPr>
          <w:b/>
          <w:caps/>
        </w:rPr>
        <w:t xml:space="preserve">NEKILNOJAMOJO TURTO 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77777777" w:rsidR="00FC4162" w:rsidRDefault="00BA5AE5" w:rsidP="00FC4162">
      <w:pPr>
        <w:overflowPunct w:val="0"/>
        <w:autoSpaceDE w:val="0"/>
        <w:autoSpaceDN w:val="0"/>
        <w:adjustRightInd w:val="0"/>
        <w:ind w:right="49"/>
        <w:jc w:val="center"/>
        <w:rPr>
          <w:szCs w:val="20"/>
        </w:rPr>
      </w:pPr>
      <w:r>
        <w:fldChar w:fldCharType="begin"/>
      </w:r>
      <w:r>
        <w:instrText xml:space="preserve"> FILLIN "data" \* MERGEFORMAT </w:instrText>
      </w:r>
      <w:r>
        <w:fldChar w:fldCharType="separate"/>
      </w:r>
      <w:r w:rsidR="00FC4162">
        <w:t>2022 m. kovo 31 d.</w:t>
      </w:r>
      <w:r>
        <w:fldChar w:fldCharType="end"/>
      </w:r>
      <w:r w:rsidR="00FC4162">
        <w:t xml:space="preserve"> Nr. 1-T</w:t>
      </w:r>
      <w:r w:rsidR="00FC4162">
        <w:fldChar w:fldCharType="begin"/>
      </w:r>
      <w:r w:rsidR="00FC4162">
        <w:instrText xml:space="preserve"> FILLIN "indeksas" \* MERGEFORMAT </w:instrText>
      </w:r>
      <w:r w:rsidR="00FC4162">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72B719E2" w14:textId="77777777" w:rsidR="00FC4162" w:rsidRDefault="00FC4162" w:rsidP="00FC4162">
      <w:pPr>
        <w:overflowPunct w:val="0"/>
        <w:autoSpaceDE w:val="0"/>
        <w:autoSpaceDN w:val="0"/>
        <w:adjustRightInd w:val="0"/>
        <w:ind w:right="49"/>
        <w:jc w:val="center"/>
        <w:rPr>
          <w:b/>
          <w:szCs w:val="20"/>
        </w:rPr>
      </w:pPr>
      <w:r>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30257148"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16 straipsnio 2 dalies 26 punktu, Lietuvos Respublikos valstybės ir savivaldybių turto valdymo, naudojimo ir disponavimo juo įstatymo 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642C72C2" w14:textId="7B5A8FD0" w:rsidR="00FC4162" w:rsidRPr="007F774C" w:rsidRDefault="00FC4162" w:rsidP="00FC4162">
      <w:pPr>
        <w:pStyle w:val="Pagrindinistekstas"/>
        <w:spacing w:line="360" w:lineRule="auto"/>
        <w:ind w:firstLine="660"/>
        <w:rPr>
          <w:bCs w:val="0"/>
        </w:rPr>
      </w:pPr>
      <w:r w:rsidRPr="007F774C">
        <w:rPr>
          <w:bCs w:val="0"/>
        </w:rPr>
        <w:t>1. Perduoti Anykščių rajono savivaldybės administracijai (kodas 188774637, J. Biliūno g. 23, Anykščių m.) savarank</w:t>
      </w:r>
      <w:r>
        <w:rPr>
          <w:bCs w:val="0"/>
        </w:rPr>
        <w:t>iškųjų</w:t>
      </w:r>
      <w:r w:rsidRPr="007F774C">
        <w:rPr>
          <w:bCs w:val="0"/>
        </w:rPr>
        <w:t xml:space="preserve"> savivaldybių funkcij</w:t>
      </w:r>
      <w:r>
        <w:rPr>
          <w:bCs w:val="0"/>
        </w:rPr>
        <w:t>ų</w:t>
      </w:r>
      <w:r w:rsidRPr="007F774C">
        <w:rPr>
          <w:bCs w:val="0"/>
        </w:rPr>
        <w:t xml:space="preserve"> – </w:t>
      </w:r>
      <w:bookmarkStart w:id="1" w:name="_Hlk30143734"/>
      <w:r>
        <w:rPr>
          <w:bCs w:val="0"/>
        </w:rPr>
        <w:t xml:space="preserve">savivaldybei nuosavybės teise priklausančios žemės ir kito turto valdymas, naudojimas ir disponavimas juo bei </w:t>
      </w:r>
      <w:r w:rsidRPr="007F774C">
        <w:rPr>
          <w:bCs w:val="0"/>
        </w:rPr>
        <w:t>savivaldyb</w:t>
      </w:r>
      <w:r>
        <w:rPr>
          <w:bCs w:val="0"/>
        </w:rPr>
        <w:t>ių vietinės reikšmės kelių ir gatvių priežiūra, taisymas, tiesimas ir saugaus eismo organizavimas</w:t>
      </w:r>
      <w:bookmarkEnd w:id="1"/>
      <w:r>
        <w:rPr>
          <w:bCs w:val="0"/>
        </w:rPr>
        <w:t xml:space="preserve"> </w:t>
      </w:r>
      <w:r w:rsidRPr="007F774C">
        <w:rPr>
          <w:bCs w:val="0"/>
        </w:rPr>
        <w:t>– įgyvendinimui, patikėjimo teise valdyti, naudoti ir disponuoti, Anykščių rajono savivaldybei nuosavybės teise priklausantį ilgalaikį materialųjį nekilnojamąjį turtą (pr</w:t>
      </w:r>
      <w:r w:rsidR="00D01B78">
        <w:rPr>
          <w:bCs w:val="0"/>
        </w:rPr>
        <w:t>iedas</w:t>
      </w:r>
      <w:r w:rsidRPr="007F774C">
        <w:rPr>
          <w:bCs w:val="0"/>
        </w:rPr>
        <w:t>).</w:t>
      </w:r>
    </w:p>
    <w:p w14:paraId="183B6DFF" w14:textId="3EACFCFA" w:rsidR="00FC4162" w:rsidRDefault="00FC4162" w:rsidP="00FC4162">
      <w:pPr>
        <w:pStyle w:val="Pagrindinistekstas"/>
        <w:spacing w:line="360" w:lineRule="auto"/>
        <w:ind w:firstLine="660"/>
        <w:rPr>
          <w:bCs w:val="0"/>
        </w:rPr>
      </w:pPr>
      <w:r w:rsidRPr="007F774C">
        <w:rPr>
          <w:bCs w:val="0"/>
        </w:rPr>
        <w:t xml:space="preserve">2. Įgalioti </w:t>
      </w:r>
      <w:r>
        <w:t xml:space="preserve">Anykščių rajono savivaldybės merą Anykščių rajono savivaldybės vardu pasirašyti šio sprendimo </w:t>
      </w:r>
      <w:r w:rsidR="00F079E7">
        <w:t>priede</w:t>
      </w:r>
      <w:r>
        <w:t xml:space="preserve"> nurodyto turto perdavimo ir priėmimo aktą Anykščių rajono savivaldybės administracijai</w:t>
      </w:r>
      <w:r>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01AA366F" w14:textId="77777777" w:rsidR="00FC4162" w:rsidRPr="000F31B7" w:rsidRDefault="00FC4162" w:rsidP="00FC4162">
      <w:pPr>
        <w:spacing w:line="360" w:lineRule="auto"/>
        <w:ind w:right="49"/>
        <w:jc w:val="both"/>
      </w:pPr>
    </w:p>
    <w:p w14:paraId="705AE2AC" w14:textId="77777777" w:rsidR="00FC4162" w:rsidRPr="000F31B7" w:rsidRDefault="00FC4162" w:rsidP="00FC4162">
      <w:pPr>
        <w:tabs>
          <w:tab w:val="right" w:pos="9923"/>
        </w:tabs>
        <w:overflowPunct w:val="0"/>
        <w:autoSpaceDE w:val="0"/>
        <w:autoSpaceDN w:val="0"/>
        <w:adjustRightInd w:val="0"/>
        <w:ind w:right="49"/>
      </w:pPr>
      <w:r w:rsidRPr="000F31B7">
        <w:t>Meras</w:t>
      </w:r>
      <w:r w:rsidRPr="000F31B7">
        <w:tab/>
        <w:t>Sigutis Obelevičius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8B31F2">
      <w:pPr>
        <w:ind w:left="5760"/>
      </w:pPr>
      <w:r>
        <w:t>Anykščių</w:t>
      </w:r>
      <w:r w:rsidR="00047929" w:rsidRPr="007F774C">
        <w:t xml:space="preserve"> rajono savivaldybės tarybos</w:t>
      </w:r>
    </w:p>
    <w:p w14:paraId="696FB6DF" w14:textId="01ED3656" w:rsidR="00047929" w:rsidRPr="007F774C" w:rsidRDefault="00047929" w:rsidP="00BB65E8">
      <w:pPr>
        <w:ind w:left="2160" w:firstLine="720"/>
      </w:pPr>
      <w:r w:rsidRPr="007F774C">
        <w:t xml:space="preserve">                         </w:t>
      </w:r>
      <w:r w:rsidR="00E95D1F" w:rsidRPr="007F774C">
        <w:t xml:space="preserve">          </w:t>
      </w:r>
      <w:r w:rsidR="008B31F2">
        <w:tab/>
      </w:r>
      <w:r w:rsidR="008B31F2">
        <w:tab/>
      </w:r>
      <w:r w:rsidR="007F3AE2">
        <w:t>2</w:t>
      </w:r>
      <w:r w:rsidR="006D0C6D" w:rsidRPr="007F774C">
        <w:t>0</w:t>
      </w:r>
      <w:r w:rsidR="00726C4B">
        <w:t>2</w:t>
      </w:r>
      <w:r w:rsidR="00243FF1">
        <w:t>2</w:t>
      </w:r>
      <w:r w:rsidR="00726C4B">
        <w:t xml:space="preserve"> m.</w:t>
      </w:r>
      <w:r w:rsidR="00A70ED8">
        <w:t xml:space="preserve"> </w:t>
      </w:r>
      <w:r w:rsidR="0000658D">
        <w:t xml:space="preserve">kovo </w:t>
      </w:r>
      <w:r w:rsidR="00FC4162">
        <w:t>31</w:t>
      </w:r>
      <w:r w:rsidR="002D5541">
        <w:t xml:space="preserve"> </w:t>
      </w:r>
      <w:r w:rsidRPr="007F774C">
        <w:t>d. sprendimo Nr. 1-T</w:t>
      </w:r>
      <w:r w:rsidR="00487B4F" w:rsidRPr="007F774C">
        <w:t>-</w:t>
      </w:r>
    </w:p>
    <w:p w14:paraId="7DC770B6" w14:textId="69B3D345" w:rsidR="00047929" w:rsidRPr="007F774C" w:rsidRDefault="00047929" w:rsidP="00625DA6">
      <w:pPr>
        <w:ind w:left="2880" w:firstLine="720"/>
      </w:pPr>
      <w:r w:rsidRPr="007F774C">
        <w:t xml:space="preserve">                                  </w:t>
      </w:r>
      <w:r w:rsidR="00C77292">
        <w:tab/>
      </w:r>
      <w:r w:rsidRPr="007F774C">
        <w:t>priedas</w:t>
      </w:r>
    </w:p>
    <w:p w14:paraId="7EE4A1E2" w14:textId="77777777" w:rsidR="00B2776E" w:rsidRDefault="00B2776E" w:rsidP="00047929">
      <w:pPr>
        <w:jc w:val="center"/>
      </w:pPr>
    </w:p>
    <w:p w14:paraId="24234F3E" w14:textId="464D14A0" w:rsidR="00047929" w:rsidRPr="007F774C" w:rsidRDefault="00820C51" w:rsidP="00047929">
      <w:pPr>
        <w:jc w:val="center"/>
      </w:pPr>
      <w:r>
        <w:t>ANYKŠČIŲ</w:t>
      </w:r>
      <w:r w:rsidR="00047929" w:rsidRPr="007F774C">
        <w:t xml:space="preserve"> RAJONO SAVIVALDYBEI NUOSAVYBĖS TEISE PRIKLAUSANČIO ILGALAIKIO MATERIALIOJO</w:t>
      </w:r>
      <w:r w:rsidR="00B15964" w:rsidRPr="007F774C">
        <w:t xml:space="preserve"> NEKILNOJAMOJO</w:t>
      </w:r>
      <w:r w:rsidR="00047929" w:rsidRPr="007F774C">
        <w:t xml:space="preserve"> TURTO, PERDUODAMO </w:t>
      </w:r>
      <w:r w:rsidR="00BC600C">
        <w:t>ANYKŠČIŲ</w:t>
      </w:r>
      <w:r w:rsidR="00BC600C" w:rsidRPr="007F774C">
        <w:t xml:space="preserve"> RAJONO SAVIVALDYBĖS ADMINISTRACIJAI </w:t>
      </w:r>
      <w:r w:rsidR="00047929" w:rsidRPr="007F774C">
        <w:t>VALDYTI NAUDOTI IR DISPONUOTI JUO PATIKĖJIMO TEISE, SĄRAŠAS</w:t>
      </w:r>
    </w:p>
    <w:p w14:paraId="79A3C5FA" w14:textId="77777777" w:rsidR="00B15964" w:rsidRPr="007F774C" w:rsidRDefault="00B15964" w:rsidP="00047929">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417"/>
        <w:gridCol w:w="1843"/>
        <w:gridCol w:w="709"/>
        <w:gridCol w:w="992"/>
        <w:gridCol w:w="1276"/>
        <w:gridCol w:w="1275"/>
      </w:tblGrid>
      <w:tr w:rsidR="005623AB" w:rsidRPr="005623AB" w14:paraId="11DDD525" w14:textId="77777777" w:rsidTr="00CE40CC">
        <w:trPr>
          <w:trHeight w:val="1109"/>
        </w:trPr>
        <w:tc>
          <w:tcPr>
            <w:tcW w:w="817" w:type="dxa"/>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1985" w:type="dxa"/>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1417" w:type="dxa"/>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1843" w:type="dxa"/>
            <w:shd w:val="clear" w:color="auto" w:fill="auto"/>
            <w:vAlign w:val="center"/>
          </w:tcPr>
          <w:p w14:paraId="3454A037" w14:textId="77777777" w:rsidR="00D03DA3" w:rsidRPr="005623AB" w:rsidRDefault="00D03DA3" w:rsidP="00F30698">
            <w:pPr>
              <w:jc w:val="center"/>
              <w:rPr>
                <w:sz w:val="22"/>
                <w:szCs w:val="22"/>
              </w:rPr>
            </w:pPr>
            <w:r w:rsidRPr="005623AB">
              <w:rPr>
                <w:sz w:val="22"/>
                <w:szCs w:val="22"/>
              </w:rPr>
              <w:t>Unikalus Nr.</w:t>
            </w:r>
          </w:p>
        </w:tc>
        <w:tc>
          <w:tcPr>
            <w:tcW w:w="709" w:type="dxa"/>
            <w:vAlign w:val="center"/>
          </w:tcPr>
          <w:p w14:paraId="2D932B3C" w14:textId="282FF7AC" w:rsidR="00D03DA3" w:rsidRPr="005623AB" w:rsidRDefault="00D03DA3" w:rsidP="00F30698">
            <w:pPr>
              <w:jc w:val="center"/>
              <w:rPr>
                <w:sz w:val="22"/>
                <w:szCs w:val="22"/>
              </w:rPr>
            </w:pPr>
            <w:r w:rsidRPr="005623AB">
              <w:rPr>
                <w:sz w:val="22"/>
                <w:szCs w:val="22"/>
              </w:rPr>
              <w:t>Ilgis, m</w:t>
            </w:r>
          </w:p>
        </w:tc>
        <w:tc>
          <w:tcPr>
            <w:tcW w:w="992" w:type="dxa"/>
            <w:shd w:val="clear" w:color="auto" w:fill="auto"/>
            <w:vAlign w:val="center"/>
          </w:tcPr>
          <w:p w14:paraId="602D31A3" w14:textId="77777777" w:rsidR="00CE3FF9" w:rsidRPr="005623AB" w:rsidRDefault="00CE3FF9" w:rsidP="00F30698">
            <w:pPr>
              <w:jc w:val="center"/>
              <w:rPr>
                <w:sz w:val="22"/>
                <w:szCs w:val="22"/>
              </w:rPr>
            </w:pPr>
          </w:p>
          <w:p w14:paraId="01EE5AB1" w14:textId="67310F84" w:rsidR="00D03DA3" w:rsidRPr="005623AB" w:rsidRDefault="00D03DA3" w:rsidP="00F30698">
            <w:pPr>
              <w:jc w:val="center"/>
              <w:rPr>
                <w:sz w:val="22"/>
                <w:szCs w:val="22"/>
              </w:rPr>
            </w:pPr>
            <w:r w:rsidRPr="005623AB">
              <w:rPr>
                <w:sz w:val="22"/>
                <w:szCs w:val="22"/>
              </w:rPr>
              <w:t>Eil. Nr.</w:t>
            </w:r>
          </w:p>
          <w:p w14:paraId="3019ED20" w14:textId="6E84E39A" w:rsidR="00D03DA3" w:rsidRPr="005623AB" w:rsidRDefault="00B30EB7" w:rsidP="00F30698">
            <w:pPr>
              <w:jc w:val="center"/>
              <w:rPr>
                <w:sz w:val="22"/>
                <w:szCs w:val="22"/>
              </w:rPr>
            </w:pPr>
            <w:proofErr w:type="spellStart"/>
            <w:r w:rsidRPr="005623AB">
              <w:rPr>
                <w:sz w:val="22"/>
                <w:szCs w:val="22"/>
              </w:rPr>
              <w:t>a</w:t>
            </w:r>
            <w:r w:rsidR="00D03DA3" w:rsidRPr="005623AB">
              <w:rPr>
                <w:sz w:val="22"/>
                <w:szCs w:val="22"/>
              </w:rPr>
              <w:t>pskai</w:t>
            </w:r>
            <w:proofErr w:type="spellEnd"/>
            <w:r w:rsidRPr="005623AB">
              <w:rPr>
                <w:sz w:val="22"/>
                <w:szCs w:val="22"/>
              </w:rPr>
              <w:t>-</w:t>
            </w:r>
            <w:r w:rsidR="00D03DA3" w:rsidRPr="005623AB">
              <w:rPr>
                <w:sz w:val="22"/>
                <w:szCs w:val="22"/>
              </w:rPr>
              <w:t>toje</w:t>
            </w:r>
          </w:p>
          <w:p w14:paraId="6DAAC0A3" w14:textId="77777777" w:rsidR="00D03DA3" w:rsidRPr="005623AB" w:rsidRDefault="00D03DA3" w:rsidP="00F30698">
            <w:pPr>
              <w:jc w:val="center"/>
              <w:rPr>
                <w:sz w:val="22"/>
                <w:szCs w:val="22"/>
              </w:rPr>
            </w:pPr>
          </w:p>
        </w:tc>
        <w:tc>
          <w:tcPr>
            <w:tcW w:w="1276" w:type="dxa"/>
            <w:shd w:val="clear" w:color="auto" w:fill="auto"/>
            <w:vAlign w:val="center"/>
          </w:tcPr>
          <w:p w14:paraId="4AAD2028" w14:textId="77777777" w:rsidR="00D03DA3" w:rsidRPr="005623AB" w:rsidRDefault="00D03DA3" w:rsidP="00F30698">
            <w:pPr>
              <w:jc w:val="center"/>
            </w:pPr>
            <w:r w:rsidRPr="005623AB">
              <w:t>Įsigijimo</w:t>
            </w:r>
          </w:p>
          <w:p w14:paraId="6EB76A95" w14:textId="77777777" w:rsidR="00D03DA3" w:rsidRPr="005623AB" w:rsidRDefault="00D03DA3" w:rsidP="00F30698">
            <w:pPr>
              <w:jc w:val="center"/>
            </w:pPr>
            <w:r w:rsidRPr="005623AB">
              <w:t>kaina,</w:t>
            </w:r>
          </w:p>
          <w:p w14:paraId="0D80BDFC" w14:textId="77777777" w:rsidR="00D03DA3" w:rsidRPr="005623AB" w:rsidRDefault="00D03DA3" w:rsidP="00F30698">
            <w:pPr>
              <w:jc w:val="center"/>
            </w:pPr>
            <w:r w:rsidRPr="005623AB">
              <w:t>Eur</w:t>
            </w:r>
          </w:p>
        </w:tc>
        <w:tc>
          <w:tcPr>
            <w:tcW w:w="1275" w:type="dxa"/>
            <w:shd w:val="clear" w:color="auto" w:fill="auto"/>
            <w:vAlign w:val="center"/>
          </w:tcPr>
          <w:p w14:paraId="1F0516BC" w14:textId="77777777" w:rsidR="00D03DA3" w:rsidRPr="005623AB" w:rsidRDefault="00D03DA3" w:rsidP="00F30698">
            <w:pPr>
              <w:jc w:val="center"/>
            </w:pPr>
            <w:r w:rsidRPr="005623AB">
              <w:t>Likutinė</w:t>
            </w:r>
          </w:p>
          <w:p w14:paraId="2145E7E4" w14:textId="77777777" w:rsidR="00D03DA3" w:rsidRPr="005623AB" w:rsidRDefault="00D03DA3" w:rsidP="00F30698">
            <w:pPr>
              <w:jc w:val="center"/>
            </w:pPr>
            <w:r w:rsidRPr="005623AB">
              <w:t>vertė, Eur</w:t>
            </w:r>
          </w:p>
        </w:tc>
      </w:tr>
      <w:tr w:rsidR="005623AB" w:rsidRPr="005623AB" w14:paraId="7C790BD4" w14:textId="77777777" w:rsidTr="00CE40CC">
        <w:trPr>
          <w:trHeight w:val="270"/>
        </w:trPr>
        <w:tc>
          <w:tcPr>
            <w:tcW w:w="817" w:type="dxa"/>
            <w:shd w:val="clear" w:color="auto" w:fill="auto"/>
          </w:tcPr>
          <w:p w14:paraId="2FCB03DC" w14:textId="77777777" w:rsidR="001B1BD7" w:rsidRPr="005623AB" w:rsidRDefault="001B1BD7" w:rsidP="001B1BD7">
            <w:pPr>
              <w:numPr>
                <w:ilvl w:val="0"/>
                <w:numId w:val="3"/>
              </w:numPr>
            </w:pPr>
          </w:p>
        </w:tc>
        <w:tc>
          <w:tcPr>
            <w:tcW w:w="1985" w:type="dxa"/>
          </w:tcPr>
          <w:p w14:paraId="1A5FE2B2" w14:textId="3240A103" w:rsidR="001B1BD7" w:rsidRPr="005623AB" w:rsidRDefault="001B1BD7" w:rsidP="001B1BD7">
            <w:proofErr w:type="spellStart"/>
            <w:r w:rsidRPr="005623AB">
              <w:t>Klerkamiesčio</w:t>
            </w:r>
            <w:proofErr w:type="spellEnd"/>
            <w:r w:rsidRPr="005623AB">
              <w:t xml:space="preserve"> gatvė</w:t>
            </w:r>
          </w:p>
        </w:tc>
        <w:tc>
          <w:tcPr>
            <w:tcW w:w="1417" w:type="dxa"/>
          </w:tcPr>
          <w:p w14:paraId="6B887CFC" w14:textId="4FD58FE6" w:rsidR="001B1BD7" w:rsidRPr="005623AB" w:rsidRDefault="00A22F07" w:rsidP="001B1BD7">
            <w:r w:rsidRPr="005623AB">
              <w:t>Niūronių k., Anykščių r. sav.</w:t>
            </w:r>
          </w:p>
        </w:tc>
        <w:tc>
          <w:tcPr>
            <w:tcW w:w="1843" w:type="dxa"/>
          </w:tcPr>
          <w:p w14:paraId="5CE693B5" w14:textId="77777777" w:rsidR="001B1BD7" w:rsidRPr="005623AB" w:rsidRDefault="001B1BD7" w:rsidP="004A5AE8">
            <w:pPr>
              <w:jc w:val="center"/>
            </w:pPr>
            <w:r w:rsidRPr="005623AB">
              <w:t>4400-5706-1272</w:t>
            </w:r>
          </w:p>
          <w:p w14:paraId="6E2FC3D5" w14:textId="2D530EC0" w:rsidR="001B1BD7" w:rsidRPr="005623AB" w:rsidRDefault="001B1BD7" w:rsidP="004A5AE8">
            <w:pPr>
              <w:jc w:val="center"/>
            </w:pPr>
            <w:r w:rsidRPr="005623AB">
              <w:t>4400-5706-1280</w:t>
            </w:r>
          </w:p>
        </w:tc>
        <w:tc>
          <w:tcPr>
            <w:tcW w:w="709" w:type="dxa"/>
          </w:tcPr>
          <w:p w14:paraId="64E5C60C" w14:textId="77777777" w:rsidR="001B1BD7" w:rsidRPr="005623AB" w:rsidRDefault="001B1BD7" w:rsidP="004A5AE8">
            <w:pPr>
              <w:jc w:val="right"/>
            </w:pPr>
            <w:r w:rsidRPr="005623AB">
              <w:t>51</w:t>
            </w:r>
          </w:p>
          <w:p w14:paraId="3978BEFC" w14:textId="715EF19C" w:rsidR="001B1BD7" w:rsidRPr="005623AB" w:rsidRDefault="001B1BD7" w:rsidP="004A5AE8">
            <w:pPr>
              <w:jc w:val="right"/>
            </w:pPr>
            <w:r w:rsidRPr="005623AB">
              <w:t>153</w:t>
            </w:r>
          </w:p>
        </w:tc>
        <w:tc>
          <w:tcPr>
            <w:tcW w:w="992" w:type="dxa"/>
            <w:shd w:val="clear" w:color="auto" w:fill="auto"/>
          </w:tcPr>
          <w:p w14:paraId="6843A615" w14:textId="1A65F0E1" w:rsidR="001B1BD7" w:rsidRPr="005623AB" w:rsidRDefault="00A00E1B" w:rsidP="004A5AE8">
            <w:pPr>
              <w:jc w:val="right"/>
            </w:pPr>
            <w:r w:rsidRPr="005623AB">
              <w:t>012898</w:t>
            </w:r>
          </w:p>
        </w:tc>
        <w:tc>
          <w:tcPr>
            <w:tcW w:w="1276" w:type="dxa"/>
          </w:tcPr>
          <w:p w14:paraId="064759FC" w14:textId="38139F5C" w:rsidR="001B1BD7" w:rsidRPr="005623AB" w:rsidRDefault="001B1BD7" w:rsidP="004A5AE8">
            <w:pPr>
              <w:jc w:val="right"/>
            </w:pPr>
            <w:r w:rsidRPr="005623AB">
              <w:t>1069,00</w:t>
            </w:r>
          </w:p>
        </w:tc>
        <w:tc>
          <w:tcPr>
            <w:tcW w:w="1275" w:type="dxa"/>
          </w:tcPr>
          <w:p w14:paraId="7A53D0AA" w14:textId="63D56EA7" w:rsidR="001B1BD7" w:rsidRPr="005623AB" w:rsidRDefault="001B1BD7" w:rsidP="004A5AE8">
            <w:pPr>
              <w:jc w:val="right"/>
            </w:pPr>
            <w:r w:rsidRPr="005623AB">
              <w:t>908,80</w:t>
            </w:r>
          </w:p>
        </w:tc>
      </w:tr>
      <w:tr w:rsidR="005623AB" w:rsidRPr="005623AB" w14:paraId="5B876C7D" w14:textId="77777777" w:rsidTr="00CE40CC">
        <w:trPr>
          <w:trHeight w:val="270"/>
        </w:trPr>
        <w:tc>
          <w:tcPr>
            <w:tcW w:w="817" w:type="dxa"/>
            <w:shd w:val="clear" w:color="auto" w:fill="auto"/>
          </w:tcPr>
          <w:p w14:paraId="4AC7D0CE" w14:textId="77777777" w:rsidR="001B1BD7" w:rsidRPr="005623AB" w:rsidRDefault="001B1BD7" w:rsidP="001B1BD7">
            <w:pPr>
              <w:numPr>
                <w:ilvl w:val="0"/>
                <w:numId w:val="3"/>
              </w:numPr>
            </w:pPr>
          </w:p>
        </w:tc>
        <w:tc>
          <w:tcPr>
            <w:tcW w:w="1985" w:type="dxa"/>
          </w:tcPr>
          <w:p w14:paraId="6EA2545C" w14:textId="78D884BF" w:rsidR="001B1BD7" w:rsidRPr="005623AB" w:rsidRDefault="001B1BD7" w:rsidP="001B1BD7">
            <w:r w:rsidRPr="005623AB">
              <w:t>Muziejaus gatvė</w:t>
            </w:r>
          </w:p>
        </w:tc>
        <w:tc>
          <w:tcPr>
            <w:tcW w:w="1417" w:type="dxa"/>
          </w:tcPr>
          <w:p w14:paraId="648B5258" w14:textId="6804F6FF" w:rsidR="001B1BD7" w:rsidRPr="005623AB" w:rsidRDefault="00A22F07" w:rsidP="001B1BD7">
            <w:r w:rsidRPr="005623AB">
              <w:t>Niūronių k., Anykščių r. sav.</w:t>
            </w:r>
          </w:p>
        </w:tc>
        <w:tc>
          <w:tcPr>
            <w:tcW w:w="1843" w:type="dxa"/>
          </w:tcPr>
          <w:p w14:paraId="4FE2DCCC" w14:textId="28B40F3C" w:rsidR="001B1BD7" w:rsidRPr="005623AB" w:rsidRDefault="001B1BD7" w:rsidP="004A5AE8">
            <w:pPr>
              <w:jc w:val="center"/>
            </w:pPr>
            <w:r w:rsidRPr="005623AB">
              <w:t>4400-5706-1337 4400-5706-1326</w:t>
            </w:r>
          </w:p>
        </w:tc>
        <w:tc>
          <w:tcPr>
            <w:tcW w:w="709" w:type="dxa"/>
          </w:tcPr>
          <w:p w14:paraId="4D3D6E5A" w14:textId="30226A02" w:rsidR="001B1BD7" w:rsidRPr="005623AB" w:rsidRDefault="001B1BD7" w:rsidP="004A5AE8">
            <w:pPr>
              <w:jc w:val="right"/>
            </w:pPr>
            <w:r w:rsidRPr="005623AB">
              <w:t>293 859</w:t>
            </w:r>
          </w:p>
        </w:tc>
        <w:tc>
          <w:tcPr>
            <w:tcW w:w="992" w:type="dxa"/>
            <w:shd w:val="clear" w:color="auto" w:fill="auto"/>
          </w:tcPr>
          <w:p w14:paraId="48BF5048" w14:textId="068D6670" w:rsidR="001B1BD7" w:rsidRPr="005623AB" w:rsidRDefault="00A00E1B" w:rsidP="004A5AE8">
            <w:pPr>
              <w:jc w:val="right"/>
            </w:pPr>
            <w:r w:rsidRPr="005623AB">
              <w:t>012729</w:t>
            </w:r>
          </w:p>
        </w:tc>
        <w:tc>
          <w:tcPr>
            <w:tcW w:w="1276" w:type="dxa"/>
          </w:tcPr>
          <w:p w14:paraId="6E77AEF9" w14:textId="66364109" w:rsidR="001B1BD7" w:rsidRPr="005623AB" w:rsidRDefault="001B1BD7" w:rsidP="004A5AE8">
            <w:pPr>
              <w:jc w:val="right"/>
            </w:pPr>
            <w:r w:rsidRPr="005623AB">
              <w:t>32010,00</w:t>
            </w:r>
          </w:p>
        </w:tc>
        <w:tc>
          <w:tcPr>
            <w:tcW w:w="1275" w:type="dxa"/>
          </w:tcPr>
          <w:p w14:paraId="008077FA" w14:textId="4A69D222" w:rsidR="001B1BD7" w:rsidRPr="005623AB" w:rsidRDefault="001B1BD7" w:rsidP="004A5AE8">
            <w:pPr>
              <w:jc w:val="right"/>
            </w:pPr>
            <w:r w:rsidRPr="005623AB">
              <w:t>27208,50</w:t>
            </w:r>
          </w:p>
        </w:tc>
      </w:tr>
      <w:tr w:rsidR="005623AB" w:rsidRPr="005623AB" w14:paraId="479B51EA" w14:textId="77777777" w:rsidTr="00CE40CC">
        <w:trPr>
          <w:trHeight w:val="270"/>
        </w:trPr>
        <w:tc>
          <w:tcPr>
            <w:tcW w:w="817" w:type="dxa"/>
            <w:shd w:val="clear" w:color="auto" w:fill="auto"/>
          </w:tcPr>
          <w:p w14:paraId="7559D9DD" w14:textId="77777777" w:rsidR="001B1BD7" w:rsidRPr="005623AB" w:rsidRDefault="001B1BD7" w:rsidP="001B1BD7">
            <w:pPr>
              <w:numPr>
                <w:ilvl w:val="0"/>
                <w:numId w:val="3"/>
              </w:numPr>
            </w:pPr>
          </w:p>
        </w:tc>
        <w:tc>
          <w:tcPr>
            <w:tcW w:w="1985" w:type="dxa"/>
          </w:tcPr>
          <w:p w14:paraId="1307F284" w14:textId="1C706A38" w:rsidR="001B1BD7" w:rsidRPr="005623AB" w:rsidRDefault="001B1BD7" w:rsidP="001B1BD7">
            <w:r w:rsidRPr="005623AB">
              <w:t xml:space="preserve">K. </w:t>
            </w:r>
            <w:proofErr w:type="spellStart"/>
            <w:r w:rsidRPr="005623AB">
              <w:t>Trajecko</w:t>
            </w:r>
            <w:proofErr w:type="spellEnd"/>
            <w:r w:rsidRPr="005623AB">
              <w:t xml:space="preserve"> gatvė</w:t>
            </w:r>
          </w:p>
        </w:tc>
        <w:tc>
          <w:tcPr>
            <w:tcW w:w="1417" w:type="dxa"/>
          </w:tcPr>
          <w:p w14:paraId="32EF75EA" w14:textId="29607865" w:rsidR="001B1BD7" w:rsidRPr="005623AB" w:rsidRDefault="00A22F07" w:rsidP="001B1BD7">
            <w:r w:rsidRPr="005623AB">
              <w:t>Niūronių k., Anykščių r. sav.</w:t>
            </w:r>
          </w:p>
        </w:tc>
        <w:tc>
          <w:tcPr>
            <w:tcW w:w="1843" w:type="dxa"/>
          </w:tcPr>
          <w:p w14:paraId="278B622F" w14:textId="477FA4E4" w:rsidR="001B1BD7" w:rsidRPr="005623AB" w:rsidRDefault="001B1BD7" w:rsidP="004A5AE8">
            <w:pPr>
              <w:jc w:val="center"/>
            </w:pPr>
            <w:r w:rsidRPr="005623AB">
              <w:t>4400-5706-1360</w:t>
            </w:r>
          </w:p>
        </w:tc>
        <w:tc>
          <w:tcPr>
            <w:tcW w:w="709" w:type="dxa"/>
          </w:tcPr>
          <w:p w14:paraId="29426630" w14:textId="3086BC76" w:rsidR="001B1BD7" w:rsidRPr="005623AB" w:rsidRDefault="001B1BD7" w:rsidP="004A5AE8">
            <w:pPr>
              <w:jc w:val="right"/>
            </w:pPr>
            <w:r w:rsidRPr="005623AB">
              <w:t>585</w:t>
            </w:r>
          </w:p>
        </w:tc>
        <w:tc>
          <w:tcPr>
            <w:tcW w:w="992" w:type="dxa"/>
            <w:shd w:val="clear" w:color="auto" w:fill="auto"/>
          </w:tcPr>
          <w:p w14:paraId="7357135B" w14:textId="28D8A724" w:rsidR="001B1BD7" w:rsidRPr="005623AB" w:rsidRDefault="00A00E1B" w:rsidP="004A5AE8">
            <w:pPr>
              <w:jc w:val="right"/>
            </w:pPr>
            <w:r w:rsidRPr="005623AB">
              <w:t>012730</w:t>
            </w:r>
          </w:p>
        </w:tc>
        <w:tc>
          <w:tcPr>
            <w:tcW w:w="1276" w:type="dxa"/>
          </w:tcPr>
          <w:p w14:paraId="6E8E74AE" w14:textId="30B99CC5" w:rsidR="001B1BD7" w:rsidRPr="005623AB" w:rsidRDefault="001B1BD7" w:rsidP="004A5AE8">
            <w:pPr>
              <w:jc w:val="right"/>
            </w:pPr>
            <w:r w:rsidRPr="005623AB">
              <w:t>13586,00</w:t>
            </w:r>
          </w:p>
        </w:tc>
        <w:tc>
          <w:tcPr>
            <w:tcW w:w="1275" w:type="dxa"/>
          </w:tcPr>
          <w:p w14:paraId="6A1F2355" w14:textId="5BC0009D" w:rsidR="001B1BD7" w:rsidRPr="005623AB" w:rsidRDefault="001B1BD7" w:rsidP="004A5AE8">
            <w:pPr>
              <w:jc w:val="right"/>
            </w:pPr>
            <w:r w:rsidRPr="005623AB">
              <w:t>11548,04</w:t>
            </w:r>
          </w:p>
        </w:tc>
      </w:tr>
      <w:tr w:rsidR="005623AB" w:rsidRPr="005623AB" w14:paraId="02D1628E" w14:textId="77777777" w:rsidTr="00CE40CC">
        <w:trPr>
          <w:trHeight w:val="270"/>
        </w:trPr>
        <w:tc>
          <w:tcPr>
            <w:tcW w:w="817" w:type="dxa"/>
            <w:shd w:val="clear" w:color="auto" w:fill="auto"/>
          </w:tcPr>
          <w:p w14:paraId="2EFD8E8F" w14:textId="77777777" w:rsidR="006D5059" w:rsidRPr="005623AB" w:rsidRDefault="006D5059" w:rsidP="006D5059">
            <w:pPr>
              <w:numPr>
                <w:ilvl w:val="0"/>
                <w:numId w:val="3"/>
              </w:numPr>
            </w:pPr>
          </w:p>
        </w:tc>
        <w:tc>
          <w:tcPr>
            <w:tcW w:w="1985" w:type="dxa"/>
          </w:tcPr>
          <w:p w14:paraId="5052C0DE" w14:textId="7F59D5B4" w:rsidR="006D5059" w:rsidRPr="005623AB" w:rsidRDefault="006D5059" w:rsidP="006D5059">
            <w:proofErr w:type="spellStart"/>
            <w:r w:rsidRPr="005623AB">
              <w:t>Meliaušiškio</w:t>
            </w:r>
            <w:proofErr w:type="spellEnd"/>
            <w:r w:rsidRPr="005623AB">
              <w:t xml:space="preserve"> gatvė</w:t>
            </w:r>
          </w:p>
        </w:tc>
        <w:tc>
          <w:tcPr>
            <w:tcW w:w="1417" w:type="dxa"/>
          </w:tcPr>
          <w:p w14:paraId="11BDD1FA" w14:textId="44DDD022" w:rsidR="006D5059" w:rsidRPr="005623AB" w:rsidRDefault="00A22F07" w:rsidP="006D5059">
            <w:proofErr w:type="spellStart"/>
            <w:r w:rsidRPr="005623AB">
              <w:t>Bičionių</w:t>
            </w:r>
            <w:proofErr w:type="spellEnd"/>
            <w:r w:rsidRPr="005623AB">
              <w:t xml:space="preserve"> k., Anykščių r. sav.</w:t>
            </w:r>
          </w:p>
        </w:tc>
        <w:tc>
          <w:tcPr>
            <w:tcW w:w="1843" w:type="dxa"/>
          </w:tcPr>
          <w:p w14:paraId="3A2D28AE" w14:textId="71E88010" w:rsidR="006D5059" w:rsidRPr="005623AB" w:rsidRDefault="006D5059" w:rsidP="004A5AE8">
            <w:pPr>
              <w:jc w:val="center"/>
            </w:pPr>
            <w:r w:rsidRPr="005623AB">
              <w:t>4400-5706-1115</w:t>
            </w:r>
          </w:p>
        </w:tc>
        <w:tc>
          <w:tcPr>
            <w:tcW w:w="709" w:type="dxa"/>
          </w:tcPr>
          <w:p w14:paraId="717E7246" w14:textId="77C7EBD9" w:rsidR="006D5059" w:rsidRPr="005623AB" w:rsidRDefault="006D5059" w:rsidP="004A5AE8">
            <w:pPr>
              <w:jc w:val="right"/>
            </w:pPr>
            <w:r w:rsidRPr="005623AB">
              <w:t>853</w:t>
            </w:r>
          </w:p>
        </w:tc>
        <w:tc>
          <w:tcPr>
            <w:tcW w:w="992" w:type="dxa"/>
            <w:shd w:val="clear" w:color="auto" w:fill="auto"/>
          </w:tcPr>
          <w:p w14:paraId="1AF2EA2F" w14:textId="0759C50F" w:rsidR="006D5059" w:rsidRPr="005623AB" w:rsidRDefault="00A00E1B" w:rsidP="004A5AE8">
            <w:pPr>
              <w:jc w:val="right"/>
            </w:pPr>
            <w:r w:rsidRPr="005623AB">
              <w:t>013452</w:t>
            </w:r>
          </w:p>
        </w:tc>
        <w:tc>
          <w:tcPr>
            <w:tcW w:w="1276" w:type="dxa"/>
          </w:tcPr>
          <w:p w14:paraId="740EBF33" w14:textId="563E5CAD" w:rsidR="006D5059" w:rsidRPr="005623AB" w:rsidRDefault="006D5059" w:rsidP="004A5AE8">
            <w:pPr>
              <w:jc w:val="right"/>
            </w:pPr>
            <w:r w:rsidRPr="005623AB">
              <w:t>18576,00</w:t>
            </w:r>
          </w:p>
        </w:tc>
        <w:tc>
          <w:tcPr>
            <w:tcW w:w="1275" w:type="dxa"/>
          </w:tcPr>
          <w:p w14:paraId="74C9F538" w14:textId="317646D8" w:rsidR="006D5059" w:rsidRPr="005623AB" w:rsidRDefault="006D5059" w:rsidP="004A5AE8">
            <w:pPr>
              <w:jc w:val="right"/>
            </w:pPr>
            <w:r w:rsidRPr="005623AB">
              <w:t>17647,20</w:t>
            </w:r>
          </w:p>
        </w:tc>
      </w:tr>
      <w:tr w:rsidR="005623AB" w:rsidRPr="005623AB" w14:paraId="640451E3" w14:textId="77777777" w:rsidTr="00CE40CC">
        <w:trPr>
          <w:trHeight w:val="270"/>
        </w:trPr>
        <w:tc>
          <w:tcPr>
            <w:tcW w:w="817" w:type="dxa"/>
            <w:shd w:val="clear" w:color="auto" w:fill="auto"/>
          </w:tcPr>
          <w:p w14:paraId="44AE1824" w14:textId="77777777" w:rsidR="006D5059" w:rsidRPr="005623AB" w:rsidRDefault="006D5059" w:rsidP="006D5059">
            <w:pPr>
              <w:numPr>
                <w:ilvl w:val="0"/>
                <w:numId w:val="3"/>
              </w:numPr>
            </w:pPr>
          </w:p>
        </w:tc>
        <w:tc>
          <w:tcPr>
            <w:tcW w:w="1985" w:type="dxa"/>
          </w:tcPr>
          <w:p w14:paraId="65E0E4B5" w14:textId="13FF3C14" w:rsidR="006D5059" w:rsidRPr="005623AB" w:rsidRDefault="006D5059" w:rsidP="006D5059">
            <w:r w:rsidRPr="005623AB">
              <w:t>Ežero gatvė</w:t>
            </w:r>
          </w:p>
        </w:tc>
        <w:tc>
          <w:tcPr>
            <w:tcW w:w="1417" w:type="dxa"/>
          </w:tcPr>
          <w:p w14:paraId="7FB2E677" w14:textId="2781167C" w:rsidR="006D5059" w:rsidRPr="005623AB" w:rsidRDefault="00045AA6" w:rsidP="006D5059">
            <w:r w:rsidRPr="005623AB">
              <w:t xml:space="preserve">Aušros k., </w:t>
            </w:r>
            <w:r w:rsidR="00A22F07" w:rsidRPr="005623AB">
              <w:t>Anykščių r. sav.</w:t>
            </w:r>
          </w:p>
        </w:tc>
        <w:tc>
          <w:tcPr>
            <w:tcW w:w="1843" w:type="dxa"/>
          </w:tcPr>
          <w:p w14:paraId="0D4066F5" w14:textId="7139758A" w:rsidR="006D5059" w:rsidRPr="005623AB" w:rsidRDefault="006D5059" w:rsidP="004A5AE8">
            <w:pPr>
              <w:jc w:val="center"/>
            </w:pPr>
            <w:r w:rsidRPr="005623AB">
              <w:t>4400-5545-8925</w:t>
            </w:r>
          </w:p>
        </w:tc>
        <w:tc>
          <w:tcPr>
            <w:tcW w:w="709" w:type="dxa"/>
          </w:tcPr>
          <w:p w14:paraId="7ABA8510" w14:textId="20C47D79" w:rsidR="006D5059" w:rsidRPr="005623AB" w:rsidRDefault="006D5059" w:rsidP="004A5AE8">
            <w:pPr>
              <w:jc w:val="right"/>
            </w:pPr>
            <w:r w:rsidRPr="005623AB">
              <w:t>478</w:t>
            </w:r>
          </w:p>
        </w:tc>
        <w:tc>
          <w:tcPr>
            <w:tcW w:w="992" w:type="dxa"/>
            <w:shd w:val="clear" w:color="auto" w:fill="auto"/>
          </w:tcPr>
          <w:p w14:paraId="608FC2A1" w14:textId="0EB36F28" w:rsidR="006D5059" w:rsidRPr="005623AB" w:rsidRDefault="00A00E1B" w:rsidP="004A5AE8">
            <w:pPr>
              <w:jc w:val="right"/>
            </w:pPr>
            <w:r w:rsidRPr="005623AB">
              <w:t>008141</w:t>
            </w:r>
          </w:p>
        </w:tc>
        <w:tc>
          <w:tcPr>
            <w:tcW w:w="1276" w:type="dxa"/>
          </w:tcPr>
          <w:p w14:paraId="062A723C" w14:textId="1276505F" w:rsidR="006D5059" w:rsidRPr="005623AB" w:rsidRDefault="006D5059" w:rsidP="004A5AE8">
            <w:pPr>
              <w:jc w:val="right"/>
            </w:pPr>
            <w:r w:rsidRPr="005623AB">
              <w:t>5264,29</w:t>
            </w:r>
          </w:p>
        </w:tc>
        <w:tc>
          <w:tcPr>
            <w:tcW w:w="1275" w:type="dxa"/>
          </w:tcPr>
          <w:p w14:paraId="256D0FCF" w14:textId="5FF61591" w:rsidR="006D5059" w:rsidRPr="005623AB" w:rsidRDefault="006D5059" w:rsidP="004A5AE8">
            <w:pPr>
              <w:jc w:val="right"/>
            </w:pPr>
            <w:r w:rsidRPr="005623AB">
              <w:t>5001,11</w:t>
            </w:r>
          </w:p>
        </w:tc>
      </w:tr>
      <w:tr w:rsidR="005623AB" w:rsidRPr="005623AB" w14:paraId="1526BAB0" w14:textId="77777777" w:rsidTr="00CE40CC">
        <w:trPr>
          <w:trHeight w:val="270"/>
        </w:trPr>
        <w:tc>
          <w:tcPr>
            <w:tcW w:w="817" w:type="dxa"/>
            <w:shd w:val="clear" w:color="auto" w:fill="auto"/>
          </w:tcPr>
          <w:p w14:paraId="14C65B91" w14:textId="77777777" w:rsidR="006D5059" w:rsidRPr="005623AB" w:rsidRDefault="006D5059" w:rsidP="006D5059">
            <w:pPr>
              <w:numPr>
                <w:ilvl w:val="0"/>
                <w:numId w:val="3"/>
              </w:numPr>
            </w:pPr>
          </w:p>
        </w:tc>
        <w:tc>
          <w:tcPr>
            <w:tcW w:w="1985" w:type="dxa"/>
          </w:tcPr>
          <w:p w14:paraId="18B384F2" w14:textId="2A099B8F" w:rsidR="006D5059" w:rsidRPr="005623AB" w:rsidRDefault="006D5059" w:rsidP="006D5059">
            <w:r w:rsidRPr="005623AB">
              <w:t>Kaštonų gatvė</w:t>
            </w:r>
          </w:p>
        </w:tc>
        <w:tc>
          <w:tcPr>
            <w:tcW w:w="1417" w:type="dxa"/>
          </w:tcPr>
          <w:p w14:paraId="3A000564" w14:textId="0CFD1471" w:rsidR="006D5059" w:rsidRPr="005623AB" w:rsidRDefault="00045AA6" w:rsidP="006D5059">
            <w:r w:rsidRPr="005623AB">
              <w:t>Aušros k., Anykščių r. sav.</w:t>
            </w:r>
          </w:p>
        </w:tc>
        <w:tc>
          <w:tcPr>
            <w:tcW w:w="1843" w:type="dxa"/>
          </w:tcPr>
          <w:p w14:paraId="2DDBA020" w14:textId="445F21A0" w:rsidR="006D5059" w:rsidRPr="005623AB" w:rsidRDefault="006D5059" w:rsidP="004A5AE8">
            <w:pPr>
              <w:jc w:val="center"/>
            </w:pPr>
            <w:r w:rsidRPr="005623AB">
              <w:t>4400-5545-8958</w:t>
            </w:r>
          </w:p>
        </w:tc>
        <w:tc>
          <w:tcPr>
            <w:tcW w:w="709" w:type="dxa"/>
          </w:tcPr>
          <w:p w14:paraId="5D9ABA73" w14:textId="1EB53336" w:rsidR="006D5059" w:rsidRPr="005623AB" w:rsidRDefault="006D5059" w:rsidP="004A5AE8">
            <w:pPr>
              <w:jc w:val="right"/>
            </w:pPr>
            <w:r w:rsidRPr="005623AB">
              <w:t>224</w:t>
            </w:r>
          </w:p>
        </w:tc>
        <w:tc>
          <w:tcPr>
            <w:tcW w:w="992" w:type="dxa"/>
            <w:shd w:val="clear" w:color="auto" w:fill="auto"/>
          </w:tcPr>
          <w:p w14:paraId="13EFAAEB" w14:textId="498E9ACC" w:rsidR="006D5059" w:rsidRPr="005623AB" w:rsidRDefault="00A00E1B" w:rsidP="004A5AE8">
            <w:pPr>
              <w:jc w:val="right"/>
            </w:pPr>
            <w:r w:rsidRPr="005623AB">
              <w:t>011283</w:t>
            </w:r>
          </w:p>
        </w:tc>
        <w:tc>
          <w:tcPr>
            <w:tcW w:w="1276" w:type="dxa"/>
          </w:tcPr>
          <w:p w14:paraId="6C7CA461" w14:textId="7EA63955" w:rsidR="006D5059" w:rsidRPr="005623AB" w:rsidRDefault="006D5059" w:rsidP="004A5AE8">
            <w:pPr>
              <w:jc w:val="right"/>
            </w:pPr>
            <w:r w:rsidRPr="005623AB">
              <w:t>15874,25</w:t>
            </w:r>
          </w:p>
        </w:tc>
        <w:tc>
          <w:tcPr>
            <w:tcW w:w="1275" w:type="dxa"/>
          </w:tcPr>
          <w:p w14:paraId="04BB011F" w14:textId="49F27407" w:rsidR="006D5059" w:rsidRPr="005623AB" w:rsidRDefault="006D5059" w:rsidP="004A5AE8">
            <w:pPr>
              <w:jc w:val="right"/>
            </w:pPr>
            <w:r w:rsidRPr="005623AB">
              <w:t>950,81</w:t>
            </w:r>
          </w:p>
        </w:tc>
      </w:tr>
      <w:tr w:rsidR="005623AB" w:rsidRPr="005623AB" w14:paraId="79EB5A07" w14:textId="77777777" w:rsidTr="00CE40CC">
        <w:trPr>
          <w:trHeight w:val="270"/>
        </w:trPr>
        <w:tc>
          <w:tcPr>
            <w:tcW w:w="817" w:type="dxa"/>
            <w:shd w:val="clear" w:color="auto" w:fill="auto"/>
          </w:tcPr>
          <w:p w14:paraId="358528E9" w14:textId="77777777" w:rsidR="006D5059" w:rsidRPr="005623AB" w:rsidRDefault="006D5059" w:rsidP="006D5059">
            <w:pPr>
              <w:numPr>
                <w:ilvl w:val="0"/>
                <w:numId w:val="3"/>
              </w:numPr>
            </w:pPr>
          </w:p>
        </w:tc>
        <w:tc>
          <w:tcPr>
            <w:tcW w:w="1985" w:type="dxa"/>
          </w:tcPr>
          <w:p w14:paraId="507F32B5" w14:textId="6C6ADEC2" w:rsidR="006D5059" w:rsidRPr="005623AB" w:rsidRDefault="006D5059" w:rsidP="006D5059">
            <w:r w:rsidRPr="005623AB">
              <w:t>Dvaro gatvė</w:t>
            </w:r>
          </w:p>
        </w:tc>
        <w:tc>
          <w:tcPr>
            <w:tcW w:w="1417" w:type="dxa"/>
          </w:tcPr>
          <w:p w14:paraId="3AC92F35" w14:textId="0F54C446" w:rsidR="006D5059" w:rsidRPr="005623AB" w:rsidRDefault="00045AA6" w:rsidP="006D5059">
            <w:proofErr w:type="spellStart"/>
            <w:r w:rsidRPr="005623AB">
              <w:t>Aknystų</w:t>
            </w:r>
            <w:proofErr w:type="spellEnd"/>
            <w:r w:rsidRPr="005623AB">
              <w:t xml:space="preserve"> k., Anykščių r. sav.</w:t>
            </w:r>
          </w:p>
        </w:tc>
        <w:tc>
          <w:tcPr>
            <w:tcW w:w="1843" w:type="dxa"/>
          </w:tcPr>
          <w:p w14:paraId="5324DBD8" w14:textId="75578367" w:rsidR="006D5059" w:rsidRPr="005623AB" w:rsidRDefault="006D5059" w:rsidP="004A5AE8">
            <w:pPr>
              <w:jc w:val="center"/>
            </w:pPr>
            <w:r w:rsidRPr="005623AB">
              <w:t>4400-5545-8847</w:t>
            </w:r>
          </w:p>
        </w:tc>
        <w:tc>
          <w:tcPr>
            <w:tcW w:w="709" w:type="dxa"/>
          </w:tcPr>
          <w:p w14:paraId="4812D445" w14:textId="285187A8" w:rsidR="006D5059" w:rsidRPr="005623AB" w:rsidRDefault="006D5059" w:rsidP="004A5AE8">
            <w:pPr>
              <w:jc w:val="right"/>
            </w:pPr>
            <w:r w:rsidRPr="005623AB">
              <w:t>394</w:t>
            </w:r>
          </w:p>
        </w:tc>
        <w:tc>
          <w:tcPr>
            <w:tcW w:w="992" w:type="dxa"/>
            <w:shd w:val="clear" w:color="auto" w:fill="auto"/>
          </w:tcPr>
          <w:p w14:paraId="15663D00" w14:textId="73B256E3" w:rsidR="006D5059" w:rsidRPr="005623AB" w:rsidRDefault="00774553" w:rsidP="004A5AE8">
            <w:pPr>
              <w:jc w:val="right"/>
            </w:pPr>
            <w:r w:rsidRPr="005623AB">
              <w:t>008138</w:t>
            </w:r>
          </w:p>
        </w:tc>
        <w:tc>
          <w:tcPr>
            <w:tcW w:w="1276" w:type="dxa"/>
          </w:tcPr>
          <w:p w14:paraId="0E3EEBFD" w14:textId="785F6D2B" w:rsidR="006D5059" w:rsidRPr="005623AB" w:rsidRDefault="006D5059" w:rsidP="004A5AE8">
            <w:pPr>
              <w:jc w:val="right"/>
            </w:pPr>
            <w:r w:rsidRPr="005623AB">
              <w:t>9298,29</w:t>
            </w:r>
          </w:p>
        </w:tc>
        <w:tc>
          <w:tcPr>
            <w:tcW w:w="1275" w:type="dxa"/>
          </w:tcPr>
          <w:p w14:paraId="1EF00B39" w14:textId="7FEC14A3" w:rsidR="006D5059" w:rsidRPr="005623AB" w:rsidRDefault="006D5059" w:rsidP="004A5AE8">
            <w:pPr>
              <w:jc w:val="right"/>
            </w:pPr>
            <w:r w:rsidRPr="005623AB">
              <w:t>8833,40</w:t>
            </w:r>
          </w:p>
        </w:tc>
      </w:tr>
      <w:tr w:rsidR="005623AB" w:rsidRPr="005623AB" w14:paraId="4F63885B" w14:textId="77777777" w:rsidTr="00CE40CC">
        <w:trPr>
          <w:trHeight w:val="270"/>
        </w:trPr>
        <w:tc>
          <w:tcPr>
            <w:tcW w:w="817" w:type="dxa"/>
            <w:shd w:val="clear" w:color="auto" w:fill="auto"/>
          </w:tcPr>
          <w:p w14:paraId="31832BB9" w14:textId="77777777" w:rsidR="0034196D" w:rsidRPr="005623AB" w:rsidRDefault="0034196D" w:rsidP="0034196D">
            <w:pPr>
              <w:numPr>
                <w:ilvl w:val="0"/>
                <w:numId w:val="3"/>
              </w:numPr>
              <w:jc w:val="right"/>
            </w:pPr>
          </w:p>
        </w:tc>
        <w:tc>
          <w:tcPr>
            <w:tcW w:w="1985" w:type="dxa"/>
          </w:tcPr>
          <w:p w14:paraId="10312B88" w14:textId="1E64124C" w:rsidR="0034196D" w:rsidRPr="005623AB" w:rsidRDefault="0034196D" w:rsidP="0034196D">
            <w:r w:rsidRPr="005623AB">
              <w:t xml:space="preserve">Kelias Nr. v5 (Privažiuojamasis kelias prie </w:t>
            </w:r>
            <w:proofErr w:type="spellStart"/>
            <w:r w:rsidRPr="005623AB">
              <w:t>Bilėnų</w:t>
            </w:r>
            <w:proofErr w:type="spellEnd"/>
            <w:r w:rsidRPr="005623AB">
              <w:t xml:space="preserve"> g., Viešintų mstl. nuo </w:t>
            </w:r>
            <w:proofErr w:type="spellStart"/>
            <w:r w:rsidRPr="005623AB">
              <w:t>Nemeirių</w:t>
            </w:r>
            <w:proofErr w:type="spellEnd"/>
            <w:r w:rsidRPr="005623AB">
              <w:t xml:space="preserve"> k.) </w:t>
            </w:r>
          </w:p>
        </w:tc>
        <w:tc>
          <w:tcPr>
            <w:tcW w:w="1417" w:type="dxa"/>
          </w:tcPr>
          <w:p w14:paraId="495FB348" w14:textId="60C16063" w:rsidR="0034196D" w:rsidRPr="005623AB" w:rsidRDefault="00045AA6" w:rsidP="0034196D">
            <w:r w:rsidRPr="005623AB">
              <w:t>Anykščių r. sav.</w:t>
            </w:r>
          </w:p>
        </w:tc>
        <w:tc>
          <w:tcPr>
            <w:tcW w:w="1843" w:type="dxa"/>
          </w:tcPr>
          <w:p w14:paraId="776DB7CE" w14:textId="07FB85DC" w:rsidR="0034196D" w:rsidRPr="005623AB" w:rsidRDefault="0034196D" w:rsidP="004A5AE8">
            <w:pPr>
              <w:jc w:val="center"/>
            </w:pPr>
            <w:r w:rsidRPr="005623AB">
              <w:t>4400-5553-5914</w:t>
            </w:r>
          </w:p>
        </w:tc>
        <w:tc>
          <w:tcPr>
            <w:tcW w:w="709" w:type="dxa"/>
          </w:tcPr>
          <w:p w14:paraId="47315432" w14:textId="3DD39C66" w:rsidR="0034196D" w:rsidRPr="005623AB" w:rsidRDefault="0034196D" w:rsidP="004A5AE8">
            <w:pPr>
              <w:jc w:val="right"/>
            </w:pPr>
            <w:r w:rsidRPr="005623AB">
              <w:t>2385</w:t>
            </w:r>
          </w:p>
        </w:tc>
        <w:tc>
          <w:tcPr>
            <w:tcW w:w="992" w:type="dxa"/>
            <w:shd w:val="clear" w:color="auto" w:fill="auto"/>
          </w:tcPr>
          <w:p w14:paraId="4A77CD77" w14:textId="102C5954" w:rsidR="0034196D" w:rsidRPr="005623AB" w:rsidRDefault="00774553" w:rsidP="004A5AE8">
            <w:pPr>
              <w:jc w:val="right"/>
            </w:pPr>
            <w:r w:rsidRPr="005623AB">
              <w:t>002139</w:t>
            </w:r>
          </w:p>
        </w:tc>
        <w:tc>
          <w:tcPr>
            <w:tcW w:w="1276" w:type="dxa"/>
          </w:tcPr>
          <w:p w14:paraId="71123D1F" w14:textId="54C4F29F" w:rsidR="0034196D" w:rsidRPr="005623AB" w:rsidRDefault="0034196D" w:rsidP="004A5AE8">
            <w:pPr>
              <w:jc w:val="right"/>
            </w:pPr>
            <w:r w:rsidRPr="005623AB">
              <w:t>187725,35</w:t>
            </w:r>
          </w:p>
        </w:tc>
        <w:tc>
          <w:tcPr>
            <w:tcW w:w="1275" w:type="dxa"/>
          </w:tcPr>
          <w:p w14:paraId="63BFC7DE" w14:textId="229CB3DA" w:rsidR="0034196D" w:rsidRPr="005623AB" w:rsidRDefault="0034196D" w:rsidP="004A5AE8">
            <w:pPr>
              <w:jc w:val="right"/>
            </w:pPr>
            <w:r w:rsidRPr="005623AB">
              <w:t>9388,37</w:t>
            </w:r>
          </w:p>
        </w:tc>
      </w:tr>
      <w:tr w:rsidR="005623AB" w:rsidRPr="005623AB" w14:paraId="29272295" w14:textId="77777777" w:rsidTr="00CE40CC">
        <w:trPr>
          <w:trHeight w:val="270"/>
        </w:trPr>
        <w:tc>
          <w:tcPr>
            <w:tcW w:w="817" w:type="dxa"/>
            <w:shd w:val="clear" w:color="auto" w:fill="auto"/>
          </w:tcPr>
          <w:p w14:paraId="3872FCCD" w14:textId="77777777" w:rsidR="0034196D" w:rsidRPr="005623AB" w:rsidRDefault="0034196D" w:rsidP="0034196D">
            <w:pPr>
              <w:numPr>
                <w:ilvl w:val="0"/>
                <w:numId w:val="3"/>
              </w:numPr>
              <w:jc w:val="right"/>
            </w:pPr>
          </w:p>
        </w:tc>
        <w:tc>
          <w:tcPr>
            <w:tcW w:w="1985" w:type="dxa"/>
          </w:tcPr>
          <w:p w14:paraId="2E5913F9" w14:textId="09E638C2" w:rsidR="0034196D" w:rsidRPr="005623AB" w:rsidRDefault="0034196D" w:rsidP="0034196D">
            <w:r w:rsidRPr="005623AB">
              <w:t>Kelias Nr. v14 (Pravažiuojamasis kelias nuo kelio Papiliai</w:t>
            </w:r>
            <w:r w:rsidR="00696B47">
              <w:t>–</w:t>
            </w:r>
            <w:r w:rsidRPr="005623AB">
              <w:t>Viešintos iki kelio Nr. v18)</w:t>
            </w:r>
          </w:p>
        </w:tc>
        <w:tc>
          <w:tcPr>
            <w:tcW w:w="1417" w:type="dxa"/>
          </w:tcPr>
          <w:p w14:paraId="2A600695" w14:textId="4D8FACED" w:rsidR="0034196D" w:rsidRPr="005623AB" w:rsidRDefault="00045AA6" w:rsidP="0034196D">
            <w:r w:rsidRPr="005623AB">
              <w:t>Anykščių r. sav.</w:t>
            </w:r>
          </w:p>
        </w:tc>
        <w:tc>
          <w:tcPr>
            <w:tcW w:w="1843" w:type="dxa"/>
          </w:tcPr>
          <w:p w14:paraId="40E954C6" w14:textId="574AF355" w:rsidR="0034196D" w:rsidRPr="005623AB" w:rsidRDefault="0034196D" w:rsidP="004A5AE8">
            <w:pPr>
              <w:jc w:val="center"/>
            </w:pPr>
            <w:r w:rsidRPr="005623AB">
              <w:t>4400-5553-5903</w:t>
            </w:r>
          </w:p>
        </w:tc>
        <w:tc>
          <w:tcPr>
            <w:tcW w:w="709" w:type="dxa"/>
          </w:tcPr>
          <w:p w14:paraId="5266172E" w14:textId="7A23C79F" w:rsidR="0034196D" w:rsidRPr="005623AB" w:rsidRDefault="0034196D" w:rsidP="004A5AE8">
            <w:pPr>
              <w:jc w:val="right"/>
            </w:pPr>
            <w:r w:rsidRPr="005623AB">
              <w:t>1519</w:t>
            </w:r>
          </w:p>
        </w:tc>
        <w:tc>
          <w:tcPr>
            <w:tcW w:w="992" w:type="dxa"/>
            <w:shd w:val="clear" w:color="auto" w:fill="auto"/>
          </w:tcPr>
          <w:p w14:paraId="31942517" w14:textId="44556DDD" w:rsidR="0034196D" w:rsidRPr="005623AB" w:rsidRDefault="00774553" w:rsidP="004A5AE8">
            <w:pPr>
              <w:jc w:val="right"/>
            </w:pPr>
            <w:r w:rsidRPr="005623AB">
              <w:t>002148</w:t>
            </w:r>
          </w:p>
        </w:tc>
        <w:tc>
          <w:tcPr>
            <w:tcW w:w="1276" w:type="dxa"/>
          </w:tcPr>
          <w:p w14:paraId="1B5FB3FB" w14:textId="70AC6FDC" w:rsidR="0034196D" w:rsidRPr="005623AB" w:rsidRDefault="0034196D" w:rsidP="004A5AE8">
            <w:pPr>
              <w:jc w:val="right"/>
            </w:pPr>
            <w:r w:rsidRPr="005623AB">
              <w:t>50479,29</w:t>
            </w:r>
          </w:p>
        </w:tc>
        <w:tc>
          <w:tcPr>
            <w:tcW w:w="1275" w:type="dxa"/>
          </w:tcPr>
          <w:p w14:paraId="418868BE" w14:textId="224C3792" w:rsidR="0034196D" w:rsidRPr="005623AB" w:rsidRDefault="0034196D" w:rsidP="004A5AE8">
            <w:pPr>
              <w:jc w:val="right"/>
            </w:pPr>
            <w:r w:rsidRPr="005623AB">
              <w:t>47955,33</w:t>
            </w:r>
          </w:p>
        </w:tc>
      </w:tr>
      <w:tr w:rsidR="005623AB" w:rsidRPr="005623AB" w14:paraId="6DD7EF8D" w14:textId="77777777" w:rsidTr="00CE40CC">
        <w:trPr>
          <w:trHeight w:val="270"/>
        </w:trPr>
        <w:tc>
          <w:tcPr>
            <w:tcW w:w="817" w:type="dxa"/>
            <w:shd w:val="clear" w:color="auto" w:fill="auto"/>
          </w:tcPr>
          <w:p w14:paraId="5D6674A3" w14:textId="77777777" w:rsidR="0034196D" w:rsidRPr="005623AB" w:rsidRDefault="0034196D" w:rsidP="0034196D">
            <w:pPr>
              <w:numPr>
                <w:ilvl w:val="0"/>
                <w:numId w:val="3"/>
              </w:numPr>
            </w:pPr>
          </w:p>
        </w:tc>
        <w:tc>
          <w:tcPr>
            <w:tcW w:w="1985" w:type="dxa"/>
          </w:tcPr>
          <w:p w14:paraId="3E956822" w14:textId="15CEF5A6" w:rsidR="0034196D" w:rsidRPr="005623AB" w:rsidRDefault="0034196D" w:rsidP="0034196D">
            <w:r w:rsidRPr="005623AB">
              <w:t>Kelias Nr. v16 (</w:t>
            </w:r>
            <w:proofErr w:type="spellStart"/>
            <w:r w:rsidRPr="005623AB">
              <w:t>Pelyšos</w:t>
            </w:r>
            <w:proofErr w:type="spellEnd"/>
            <w:r w:rsidR="00FB2EC1">
              <w:t>–</w:t>
            </w:r>
            <w:proofErr w:type="spellStart"/>
            <w:r w:rsidRPr="005623AB">
              <w:t>Trakininkai</w:t>
            </w:r>
            <w:proofErr w:type="spellEnd"/>
            <w:r w:rsidR="00696B47">
              <w:t>–</w:t>
            </w:r>
            <w:proofErr w:type="spellStart"/>
            <w:r w:rsidRPr="005623AB">
              <w:t>Balčiūniškis</w:t>
            </w:r>
            <w:proofErr w:type="spellEnd"/>
            <w:r w:rsidRPr="005623AB">
              <w:t>)</w:t>
            </w:r>
          </w:p>
        </w:tc>
        <w:tc>
          <w:tcPr>
            <w:tcW w:w="1417" w:type="dxa"/>
          </w:tcPr>
          <w:p w14:paraId="04C8AECE" w14:textId="56288625" w:rsidR="0034196D" w:rsidRPr="005623AB" w:rsidRDefault="00045AA6" w:rsidP="0034196D">
            <w:r w:rsidRPr="005623AB">
              <w:t>Anykščių r. sav.</w:t>
            </w:r>
          </w:p>
        </w:tc>
        <w:tc>
          <w:tcPr>
            <w:tcW w:w="1843" w:type="dxa"/>
          </w:tcPr>
          <w:p w14:paraId="21E6CF22" w14:textId="7165D65F" w:rsidR="0034196D" w:rsidRPr="005623AB" w:rsidRDefault="0034196D" w:rsidP="004A5AE8">
            <w:pPr>
              <w:jc w:val="center"/>
            </w:pPr>
            <w:r w:rsidRPr="005623AB">
              <w:t>4400-5553-5890</w:t>
            </w:r>
          </w:p>
        </w:tc>
        <w:tc>
          <w:tcPr>
            <w:tcW w:w="709" w:type="dxa"/>
          </w:tcPr>
          <w:p w14:paraId="2EA50AF8" w14:textId="49AE2568" w:rsidR="0034196D" w:rsidRPr="005623AB" w:rsidRDefault="0034196D" w:rsidP="004A5AE8">
            <w:pPr>
              <w:jc w:val="right"/>
            </w:pPr>
            <w:r w:rsidRPr="005623AB">
              <w:t>6567</w:t>
            </w:r>
          </w:p>
        </w:tc>
        <w:tc>
          <w:tcPr>
            <w:tcW w:w="992" w:type="dxa"/>
            <w:shd w:val="clear" w:color="auto" w:fill="auto"/>
          </w:tcPr>
          <w:p w14:paraId="0CA287BD" w14:textId="49B638F6" w:rsidR="0034196D" w:rsidRPr="005623AB" w:rsidRDefault="00774553" w:rsidP="004A5AE8">
            <w:pPr>
              <w:jc w:val="right"/>
            </w:pPr>
            <w:r w:rsidRPr="005623AB">
              <w:t>002150</w:t>
            </w:r>
          </w:p>
        </w:tc>
        <w:tc>
          <w:tcPr>
            <w:tcW w:w="1276" w:type="dxa"/>
          </w:tcPr>
          <w:p w14:paraId="523E279D" w14:textId="60FC9E33" w:rsidR="0034196D" w:rsidRPr="005623AB" w:rsidRDefault="0034196D" w:rsidP="004A5AE8">
            <w:pPr>
              <w:jc w:val="right"/>
            </w:pPr>
            <w:r w:rsidRPr="005623AB">
              <w:t>102051,41</w:t>
            </w:r>
          </w:p>
        </w:tc>
        <w:tc>
          <w:tcPr>
            <w:tcW w:w="1275" w:type="dxa"/>
          </w:tcPr>
          <w:p w14:paraId="35829697" w14:textId="564DF347" w:rsidR="0034196D" w:rsidRPr="005623AB" w:rsidRDefault="0034196D" w:rsidP="004A5AE8">
            <w:pPr>
              <w:jc w:val="right"/>
            </w:pPr>
            <w:r w:rsidRPr="005623AB">
              <w:t>5103,83</w:t>
            </w:r>
          </w:p>
        </w:tc>
      </w:tr>
      <w:tr w:rsidR="005623AB" w:rsidRPr="005623AB" w14:paraId="4BE55FCE" w14:textId="77777777" w:rsidTr="00CE40CC">
        <w:trPr>
          <w:trHeight w:val="270"/>
        </w:trPr>
        <w:tc>
          <w:tcPr>
            <w:tcW w:w="817" w:type="dxa"/>
            <w:shd w:val="clear" w:color="auto" w:fill="auto"/>
          </w:tcPr>
          <w:p w14:paraId="100DE61E" w14:textId="77777777" w:rsidR="009229D5" w:rsidRPr="005623AB" w:rsidRDefault="009229D5" w:rsidP="009229D5">
            <w:pPr>
              <w:numPr>
                <w:ilvl w:val="0"/>
                <w:numId w:val="3"/>
              </w:numPr>
            </w:pPr>
          </w:p>
        </w:tc>
        <w:tc>
          <w:tcPr>
            <w:tcW w:w="1985" w:type="dxa"/>
            <w:shd w:val="clear" w:color="auto" w:fill="auto"/>
          </w:tcPr>
          <w:p w14:paraId="0041C3FA" w14:textId="6A544811" w:rsidR="009229D5" w:rsidRPr="005623AB" w:rsidRDefault="009229D5" w:rsidP="009229D5">
            <w:r w:rsidRPr="005623AB">
              <w:t xml:space="preserve">Eglynės gatvė </w:t>
            </w:r>
          </w:p>
        </w:tc>
        <w:tc>
          <w:tcPr>
            <w:tcW w:w="1417" w:type="dxa"/>
          </w:tcPr>
          <w:p w14:paraId="7607EE56" w14:textId="64C6E417" w:rsidR="009229D5" w:rsidRPr="005623AB" w:rsidRDefault="00045AA6" w:rsidP="009229D5">
            <w:proofErr w:type="spellStart"/>
            <w:r w:rsidRPr="005623AB">
              <w:t>Viešintėlių</w:t>
            </w:r>
            <w:proofErr w:type="spellEnd"/>
            <w:r w:rsidRPr="005623AB">
              <w:t xml:space="preserve"> k., Anykščių r. sav.</w:t>
            </w:r>
          </w:p>
        </w:tc>
        <w:tc>
          <w:tcPr>
            <w:tcW w:w="1843" w:type="dxa"/>
          </w:tcPr>
          <w:p w14:paraId="294F5301" w14:textId="60A69062" w:rsidR="009229D5" w:rsidRPr="005623AB" w:rsidRDefault="009229D5" w:rsidP="004A5AE8">
            <w:pPr>
              <w:jc w:val="center"/>
            </w:pPr>
            <w:r w:rsidRPr="005623AB">
              <w:t>4400-5553-5958 4400-5553-5947</w:t>
            </w:r>
          </w:p>
        </w:tc>
        <w:tc>
          <w:tcPr>
            <w:tcW w:w="709" w:type="dxa"/>
          </w:tcPr>
          <w:p w14:paraId="633015AB" w14:textId="1F8CF611" w:rsidR="009229D5" w:rsidRPr="005623AB" w:rsidRDefault="009229D5" w:rsidP="004A5AE8">
            <w:pPr>
              <w:jc w:val="right"/>
            </w:pPr>
            <w:r w:rsidRPr="005623AB">
              <w:t>151 301</w:t>
            </w:r>
          </w:p>
        </w:tc>
        <w:tc>
          <w:tcPr>
            <w:tcW w:w="992" w:type="dxa"/>
            <w:shd w:val="clear" w:color="auto" w:fill="auto"/>
          </w:tcPr>
          <w:p w14:paraId="46BC25D3" w14:textId="3AA1C0A4" w:rsidR="009229D5" w:rsidRPr="005623AB" w:rsidRDefault="00774553" w:rsidP="004A5AE8">
            <w:pPr>
              <w:jc w:val="right"/>
            </w:pPr>
            <w:r w:rsidRPr="005623AB">
              <w:t>001464</w:t>
            </w:r>
          </w:p>
        </w:tc>
        <w:tc>
          <w:tcPr>
            <w:tcW w:w="1276" w:type="dxa"/>
          </w:tcPr>
          <w:p w14:paraId="3B03EE4A" w14:textId="52C4D465" w:rsidR="009229D5" w:rsidRPr="005623AB" w:rsidRDefault="009229D5" w:rsidP="004A5AE8">
            <w:pPr>
              <w:jc w:val="right"/>
            </w:pPr>
            <w:r w:rsidRPr="005623AB">
              <w:t>56368,88</w:t>
            </w:r>
          </w:p>
        </w:tc>
        <w:tc>
          <w:tcPr>
            <w:tcW w:w="1275" w:type="dxa"/>
          </w:tcPr>
          <w:p w14:paraId="20D9502C" w14:textId="641501E1" w:rsidR="009229D5" w:rsidRPr="005623AB" w:rsidRDefault="009229D5" w:rsidP="004A5AE8">
            <w:pPr>
              <w:jc w:val="right"/>
            </w:pPr>
            <w:r w:rsidRPr="005623AB">
              <w:t>2750,46</w:t>
            </w:r>
          </w:p>
        </w:tc>
      </w:tr>
      <w:tr w:rsidR="005623AB" w:rsidRPr="005623AB" w14:paraId="57C860F1" w14:textId="77777777" w:rsidTr="00CE40CC">
        <w:trPr>
          <w:trHeight w:val="270"/>
        </w:trPr>
        <w:tc>
          <w:tcPr>
            <w:tcW w:w="817" w:type="dxa"/>
            <w:shd w:val="clear" w:color="auto" w:fill="auto"/>
          </w:tcPr>
          <w:p w14:paraId="3999480A" w14:textId="77777777" w:rsidR="00FC0277" w:rsidRPr="005623AB" w:rsidRDefault="00FC0277" w:rsidP="00FC0277">
            <w:pPr>
              <w:numPr>
                <w:ilvl w:val="0"/>
                <w:numId w:val="3"/>
              </w:numPr>
            </w:pPr>
          </w:p>
        </w:tc>
        <w:tc>
          <w:tcPr>
            <w:tcW w:w="1985" w:type="dxa"/>
          </w:tcPr>
          <w:p w14:paraId="486D782E" w14:textId="3E5DABD6" w:rsidR="00FC0277" w:rsidRPr="005623AB" w:rsidRDefault="00FC0277" w:rsidP="00FC0277">
            <w:r w:rsidRPr="005623AB">
              <w:t xml:space="preserve">Kaštonų gatvė </w:t>
            </w:r>
          </w:p>
        </w:tc>
        <w:tc>
          <w:tcPr>
            <w:tcW w:w="1417" w:type="dxa"/>
          </w:tcPr>
          <w:p w14:paraId="2AA860AB" w14:textId="1BC10662" w:rsidR="00FC0277" w:rsidRPr="005623AB" w:rsidRDefault="00045AA6" w:rsidP="00FC0277">
            <w:proofErr w:type="spellStart"/>
            <w:r w:rsidRPr="005623AB">
              <w:t>Viešintėlių</w:t>
            </w:r>
            <w:proofErr w:type="spellEnd"/>
            <w:r w:rsidRPr="005623AB">
              <w:t xml:space="preserve"> k., Anykščių r. sav.</w:t>
            </w:r>
          </w:p>
        </w:tc>
        <w:tc>
          <w:tcPr>
            <w:tcW w:w="1843" w:type="dxa"/>
          </w:tcPr>
          <w:p w14:paraId="18913F70" w14:textId="54F32B1C" w:rsidR="00FC0277" w:rsidRPr="005623AB" w:rsidRDefault="00FC0277" w:rsidP="004A5AE8">
            <w:pPr>
              <w:jc w:val="center"/>
            </w:pPr>
            <w:r w:rsidRPr="005623AB">
              <w:t>4400-5553-5969</w:t>
            </w:r>
          </w:p>
        </w:tc>
        <w:tc>
          <w:tcPr>
            <w:tcW w:w="709" w:type="dxa"/>
          </w:tcPr>
          <w:p w14:paraId="173B71D3" w14:textId="36C76F47" w:rsidR="00FC0277" w:rsidRPr="005623AB" w:rsidRDefault="00FC0277" w:rsidP="004A5AE8">
            <w:pPr>
              <w:jc w:val="right"/>
            </w:pPr>
            <w:r w:rsidRPr="005623AB">
              <w:t>265</w:t>
            </w:r>
          </w:p>
        </w:tc>
        <w:tc>
          <w:tcPr>
            <w:tcW w:w="992" w:type="dxa"/>
            <w:shd w:val="clear" w:color="auto" w:fill="auto"/>
          </w:tcPr>
          <w:p w14:paraId="5E8A5FBA" w14:textId="3B096743" w:rsidR="00FC0277" w:rsidRPr="005623AB" w:rsidRDefault="00774553" w:rsidP="004A5AE8">
            <w:pPr>
              <w:jc w:val="right"/>
            </w:pPr>
            <w:r w:rsidRPr="005623AB">
              <w:t>011837</w:t>
            </w:r>
          </w:p>
        </w:tc>
        <w:tc>
          <w:tcPr>
            <w:tcW w:w="1276" w:type="dxa"/>
          </w:tcPr>
          <w:p w14:paraId="7D87459F" w14:textId="2C3D66E6" w:rsidR="00FC0277" w:rsidRPr="005623AB" w:rsidRDefault="00FC0277" w:rsidP="004A5AE8">
            <w:pPr>
              <w:jc w:val="right"/>
            </w:pPr>
            <w:r w:rsidRPr="005623AB">
              <w:t>7755,00</w:t>
            </w:r>
          </w:p>
        </w:tc>
        <w:tc>
          <w:tcPr>
            <w:tcW w:w="1275" w:type="dxa"/>
          </w:tcPr>
          <w:p w14:paraId="4986E9E9" w14:textId="4AA143AB" w:rsidR="00FC0277" w:rsidRPr="005623AB" w:rsidRDefault="00FC0277" w:rsidP="004A5AE8">
            <w:pPr>
              <w:jc w:val="right"/>
            </w:pPr>
            <w:r w:rsidRPr="005623AB">
              <w:t>6591,84</w:t>
            </w:r>
          </w:p>
        </w:tc>
      </w:tr>
      <w:tr w:rsidR="005623AB" w:rsidRPr="005623AB" w14:paraId="530E6806" w14:textId="77777777" w:rsidTr="00CE40CC">
        <w:trPr>
          <w:trHeight w:val="270"/>
        </w:trPr>
        <w:tc>
          <w:tcPr>
            <w:tcW w:w="817" w:type="dxa"/>
            <w:shd w:val="clear" w:color="auto" w:fill="auto"/>
          </w:tcPr>
          <w:p w14:paraId="3D3BDA76" w14:textId="77777777" w:rsidR="00FC0277" w:rsidRPr="005623AB" w:rsidRDefault="00FC0277" w:rsidP="00FC0277">
            <w:pPr>
              <w:numPr>
                <w:ilvl w:val="0"/>
                <w:numId w:val="3"/>
              </w:numPr>
            </w:pPr>
          </w:p>
        </w:tc>
        <w:tc>
          <w:tcPr>
            <w:tcW w:w="1985" w:type="dxa"/>
          </w:tcPr>
          <w:p w14:paraId="3C38C3B3" w14:textId="5996A27F" w:rsidR="00FC0277" w:rsidRPr="005623AB" w:rsidRDefault="00FC0277" w:rsidP="00FC0277">
            <w:proofErr w:type="spellStart"/>
            <w:r w:rsidRPr="005623AB">
              <w:t>Žliobiškio</w:t>
            </w:r>
            <w:proofErr w:type="spellEnd"/>
            <w:r w:rsidRPr="005623AB">
              <w:t xml:space="preserve"> gatvė</w:t>
            </w:r>
          </w:p>
        </w:tc>
        <w:tc>
          <w:tcPr>
            <w:tcW w:w="1417" w:type="dxa"/>
          </w:tcPr>
          <w:p w14:paraId="68B873E8" w14:textId="05CB6C52" w:rsidR="00FC0277" w:rsidRPr="005623AB" w:rsidRDefault="00045AA6" w:rsidP="00FC0277">
            <w:proofErr w:type="spellStart"/>
            <w:r w:rsidRPr="005623AB">
              <w:t>Viešintėlių</w:t>
            </w:r>
            <w:proofErr w:type="spellEnd"/>
            <w:r w:rsidRPr="005623AB">
              <w:t xml:space="preserve"> k., Anykščių r. sav.</w:t>
            </w:r>
          </w:p>
        </w:tc>
        <w:tc>
          <w:tcPr>
            <w:tcW w:w="1843" w:type="dxa"/>
          </w:tcPr>
          <w:p w14:paraId="074368DF" w14:textId="0FC9C218" w:rsidR="00FC0277" w:rsidRPr="005623AB" w:rsidRDefault="00FC0277" w:rsidP="004A5AE8">
            <w:pPr>
              <w:jc w:val="center"/>
            </w:pPr>
            <w:r w:rsidRPr="005623AB">
              <w:t>4400-5553-5970</w:t>
            </w:r>
          </w:p>
        </w:tc>
        <w:tc>
          <w:tcPr>
            <w:tcW w:w="709" w:type="dxa"/>
          </w:tcPr>
          <w:p w14:paraId="401AE178" w14:textId="7FD8C79D" w:rsidR="00FC0277" w:rsidRPr="005623AB" w:rsidRDefault="00FC0277" w:rsidP="004A5AE8">
            <w:pPr>
              <w:jc w:val="right"/>
            </w:pPr>
            <w:r w:rsidRPr="005623AB">
              <w:t>398</w:t>
            </w:r>
          </w:p>
        </w:tc>
        <w:tc>
          <w:tcPr>
            <w:tcW w:w="992" w:type="dxa"/>
            <w:shd w:val="clear" w:color="auto" w:fill="auto"/>
          </w:tcPr>
          <w:p w14:paraId="624883BF" w14:textId="2B671DDF" w:rsidR="00FC0277" w:rsidRPr="005623AB" w:rsidRDefault="00774553" w:rsidP="004A5AE8">
            <w:pPr>
              <w:jc w:val="right"/>
            </w:pPr>
            <w:r w:rsidRPr="005623AB">
              <w:t>001469</w:t>
            </w:r>
          </w:p>
        </w:tc>
        <w:tc>
          <w:tcPr>
            <w:tcW w:w="1276" w:type="dxa"/>
          </w:tcPr>
          <w:p w14:paraId="12F31759" w14:textId="27ADE737" w:rsidR="00FC0277" w:rsidRPr="005623AB" w:rsidRDefault="00FC0277" w:rsidP="004A5AE8">
            <w:pPr>
              <w:jc w:val="right"/>
            </w:pPr>
            <w:r w:rsidRPr="005623AB">
              <w:t>43797,02</w:t>
            </w:r>
          </w:p>
        </w:tc>
        <w:tc>
          <w:tcPr>
            <w:tcW w:w="1275" w:type="dxa"/>
          </w:tcPr>
          <w:p w14:paraId="12D36676" w14:textId="558BF8A1" w:rsidR="00FC0277" w:rsidRPr="005623AB" w:rsidRDefault="00FC0277" w:rsidP="004A5AE8">
            <w:pPr>
              <w:jc w:val="right"/>
            </w:pPr>
            <w:r w:rsidRPr="005623AB">
              <w:t>2160,25</w:t>
            </w:r>
          </w:p>
        </w:tc>
      </w:tr>
      <w:tr w:rsidR="005623AB" w:rsidRPr="005623AB" w14:paraId="5136D899" w14:textId="77777777" w:rsidTr="00CE40CC">
        <w:trPr>
          <w:trHeight w:val="270"/>
        </w:trPr>
        <w:tc>
          <w:tcPr>
            <w:tcW w:w="817" w:type="dxa"/>
            <w:shd w:val="clear" w:color="auto" w:fill="auto"/>
          </w:tcPr>
          <w:p w14:paraId="5648E87E" w14:textId="77777777" w:rsidR="00FC0277" w:rsidRPr="005623AB" w:rsidRDefault="00FC0277" w:rsidP="00FC0277">
            <w:pPr>
              <w:numPr>
                <w:ilvl w:val="0"/>
                <w:numId w:val="3"/>
              </w:numPr>
            </w:pPr>
          </w:p>
        </w:tc>
        <w:tc>
          <w:tcPr>
            <w:tcW w:w="1985" w:type="dxa"/>
          </w:tcPr>
          <w:p w14:paraId="460C16CB" w14:textId="02E4D262" w:rsidR="00FC0277" w:rsidRPr="005623AB" w:rsidRDefault="00FC0277" w:rsidP="00FC0277">
            <w:r w:rsidRPr="005623AB">
              <w:t xml:space="preserve">Budrių gatvė </w:t>
            </w:r>
          </w:p>
        </w:tc>
        <w:tc>
          <w:tcPr>
            <w:tcW w:w="1417" w:type="dxa"/>
          </w:tcPr>
          <w:p w14:paraId="58D34E99" w14:textId="77E5AD52" w:rsidR="00FC0277" w:rsidRPr="005623AB" w:rsidRDefault="00045AA6" w:rsidP="00FC0277">
            <w:r w:rsidRPr="005623AB">
              <w:t>Budrių k., Anykščių r. sav.</w:t>
            </w:r>
          </w:p>
        </w:tc>
        <w:tc>
          <w:tcPr>
            <w:tcW w:w="1843" w:type="dxa"/>
          </w:tcPr>
          <w:p w14:paraId="3D7B3027" w14:textId="4A27BBEE" w:rsidR="00FC0277" w:rsidRPr="005623AB" w:rsidRDefault="00FC0277" w:rsidP="004A5AE8">
            <w:pPr>
              <w:jc w:val="center"/>
            </w:pPr>
            <w:r w:rsidRPr="005623AB">
              <w:t>4400-5544-5204</w:t>
            </w:r>
          </w:p>
        </w:tc>
        <w:tc>
          <w:tcPr>
            <w:tcW w:w="709" w:type="dxa"/>
          </w:tcPr>
          <w:p w14:paraId="39F32993" w14:textId="49E0102F" w:rsidR="00FC0277" w:rsidRPr="005623AB" w:rsidRDefault="00FC0277" w:rsidP="004A5AE8">
            <w:pPr>
              <w:jc w:val="right"/>
            </w:pPr>
            <w:r w:rsidRPr="005623AB">
              <w:t>826</w:t>
            </w:r>
          </w:p>
        </w:tc>
        <w:tc>
          <w:tcPr>
            <w:tcW w:w="992" w:type="dxa"/>
            <w:shd w:val="clear" w:color="auto" w:fill="auto"/>
          </w:tcPr>
          <w:p w14:paraId="408ECB56" w14:textId="0B2A0E77" w:rsidR="00FC0277" w:rsidRPr="005623AB" w:rsidRDefault="00774553" w:rsidP="004A5AE8">
            <w:pPr>
              <w:jc w:val="right"/>
            </w:pPr>
            <w:r w:rsidRPr="005623AB">
              <w:t>011736</w:t>
            </w:r>
          </w:p>
        </w:tc>
        <w:tc>
          <w:tcPr>
            <w:tcW w:w="1276" w:type="dxa"/>
          </w:tcPr>
          <w:p w14:paraId="411B8167" w14:textId="75CE158C" w:rsidR="00FC0277" w:rsidRPr="005623AB" w:rsidRDefault="00FC0277" w:rsidP="004A5AE8">
            <w:pPr>
              <w:jc w:val="right"/>
            </w:pPr>
            <w:r w:rsidRPr="005623AB">
              <w:t>18208,00</w:t>
            </w:r>
          </w:p>
        </w:tc>
        <w:tc>
          <w:tcPr>
            <w:tcW w:w="1275" w:type="dxa"/>
          </w:tcPr>
          <w:p w14:paraId="57401A1E" w14:textId="7E1D8C9F" w:rsidR="00FC0277" w:rsidRPr="005623AB" w:rsidRDefault="00FC0277" w:rsidP="004A5AE8">
            <w:pPr>
              <w:jc w:val="right"/>
            </w:pPr>
            <w:r w:rsidRPr="005623AB">
              <w:t>15476,68</w:t>
            </w:r>
          </w:p>
        </w:tc>
      </w:tr>
      <w:tr w:rsidR="005623AB" w:rsidRPr="005623AB" w14:paraId="38C009C8" w14:textId="77777777" w:rsidTr="00CE40CC">
        <w:trPr>
          <w:trHeight w:val="270"/>
        </w:trPr>
        <w:tc>
          <w:tcPr>
            <w:tcW w:w="817" w:type="dxa"/>
            <w:shd w:val="clear" w:color="auto" w:fill="auto"/>
          </w:tcPr>
          <w:p w14:paraId="6AB99FFE" w14:textId="77777777" w:rsidR="00FC0277" w:rsidRPr="005623AB" w:rsidRDefault="00FC0277" w:rsidP="00FC0277">
            <w:pPr>
              <w:numPr>
                <w:ilvl w:val="0"/>
                <w:numId w:val="3"/>
              </w:numPr>
            </w:pPr>
          </w:p>
        </w:tc>
        <w:tc>
          <w:tcPr>
            <w:tcW w:w="1985" w:type="dxa"/>
          </w:tcPr>
          <w:p w14:paraId="6E3BD01A" w14:textId="1F67B0D3" w:rsidR="00FC0277" w:rsidRPr="005623AB" w:rsidRDefault="00FC0277" w:rsidP="00FC0277">
            <w:r w:rsidRPr="005623AB">
              <w:t xml:space="preserve">Pamiškės gatvė </w:t>
            </w:r>
          </w:p>
        </w:tc>
        <w:tc>
          <w:tcPr>
            <w:tcW w:w="1417" w:type="dxa"/>
          </w:tcPr>
          <w:p w14:paraId="07AB66D1" w14:textId="32E80A21" w:rsidR="00FC0277" w:rsidRPr="005623AB" w:rsidRDefault="00045AA6" w:rsidP="00FC0277">
            <w:r w:rsidRPr="005623AB">
              <w:t>Budrių k., Anykščių r. sav.</w:t>
            </w:r>
          </w:p>
        </w:tc>
        <w:tc>
          <w:tcPr>
            <w:tcW w:w="1843" w:type="dxa"/>
          </w:tcPr>
          <w:p w14:paraId="55940CA8" w14:textId="71616F8D" w:rsidR="00FC0277" w:rsidRPr="005623AB" w:rsidRDefault="00FC0277" w:rsidP="004A5AE8">
            <w:pPr>
              <w:jc w:val="center"/>
            </w:pPr>
            <w:r w:rsidRPr="005623AB">
              <w:t>4400-5544-5248</w:t>
            </w:r>
          </w:p>
        </w:tc>
        <w:tc>
          <w:tcPr>
            <w:tcW w:w="709" w:type="dxa"/>
          </w:tcPr>
          <w:p w14:paraId="2BB673BB" w14:textId="41EFE754" w:rsidR="00FC0277" w:rsidRPr="005623AB" w:rsidRDefault="00FC0277" w:rsidP="004A5AE8">
            <w:pPr>
              <w:jc w:val="right"/>
            </w:pPr>
            <w:r w:rsidRPr="005623AB">
              <w:t>648</w:t>
            </w:r>
          </w:p>
        </w:tc>
        <w:tc>
          <w:tcPr>
            <w:tcW w:w="992" w:type="dxa"/>
            <w:shd w:val="clear" w:color="auto" w:fill="auto"/>
          </w:tcPr>
          <w:p w14:paraId="11829997" w14:textId="444E7A1C" w:rsidR="00FC0277" w:rsidRPr="005623AB" w:rsidRDefault="00774553" w:rsidP="004A5AE8">
            <w:pPr>
              <w:jc w:val="right"/>
            </w:pPr>
            <w:r w:rsidRPr="005623AB">
              <w:t>012154</w:t>
            </w:r>
          </w:p>
        </w:tc>
        <w:tc>
          <w:tcPr>
            <w:tcW w:w="1276" w:type="dxa"/>
          </w:tcPr>
          <w:p w14:paraId="5A4AE25D" w14:textId="4EA8BE33" w:rsidR="00FC0277" w:rsidRPr="005623AB" w:rsidRDefault="00FC0277" w:rsidP="004A5AE8">
            <w:pPr>
              <w:jc w:val="right"/>
            </w:pPr>
            <w:r w:rsidRPr="005623AB">
              <w:t>2445,00</w:t>
            </w:r>
          </w:p>
        </w:tc>
        <w:tc>
          <w:tcPr>
            <w:tcW w:w="1275" w:type="dxa"/>
          </w:tcPr>
          <w:p w14:paraId="05DADF95" w14:textId="3A958FE8" w:rsidR="00FC0277" w:rsidRPr="005623AB" w:rsidRDefault="00FC0277" w:rsidP="004A5AE8">
            <w:pPr>
              <w:jc w:val="right"/>
            </w:pPr>
            <w:r w:rsidRPr="005623AB">
              <w:t>2078,16</w:t>
            </w:r>
          </w:p>
        </w:tc>
      </w:tr>
      <w:tr w:rsidR="005623AB" w:rsidRPr="005623AB" w14:paraId="4BA9A100" w14:textId="77777777" w:rsidTr="00CE40CC">
        <w:trPr>
          <w:trHeight w:val="270"/>
        </w:trPr>
        <w:tc>
          <w:tcPr>
            <w:tcW w:w="817" w:type="dxa"/>
            <w:shd w:val="clear" w:color="auto" w:fill="auto"/>
          </w:tcPr>
          <w:p w14:paraId="3A440F67" w14:textId="77777777" w:rsidR="00FC0277" w:rsidRPr="005623AB" w:rsidRDefault="00FC0277" w:rsidP="00FC0277">
            <w:pPr>
              <w:numPr>
                <w:ilvl w:val="0"/>
                <w:numId w:val="3"/>
              </w:numPr>
            </w:pPr>
          </w:p>
        </w:tc>
        <w:tc>
          <w:tcPr>
            <w:tcW w:w="1985" w:type="dxa"/>
          </w:tcPr>
          <w:p w14:paraId="600FC2C6" w14:textId="18AFFB1E" w:rsidR="00FC0277" w:rsidRPr="005623AB" w:rsidRDefault="00FC0277" w:rsidP="00FC0277">
            <w:r w:rsidRPr="005623AB">
              <w:t>Dvaro gatvė</w:t>
            </w:r>
          </w:p>
        </w:tc>
        <w:tc>
          <w:tcPr>
            <w:tcW w:w="1417" w:type="dxa"/>
          </w:tcPr>
          <w:p w14:paraId="57B01665" w14:textId="479AA23C" w:rsidR="00FC0277" w:rsidRPr="005623AB" w:rsidRDefault="00045AA6" w:rsidP="00FC0277">
            <w:proofErr w:type="spellStart"/>
            <w:r w:rsidRPr="005623AB">
              <w:t>Dabužių</w:t>
            </w:r>
            <w:proofErr w:type="spellEnd"/>
            <w:r w:rsidRPr="005623AB">
              <w:t xml:space="preserve"> I k., Anykščių r. sav.</w:t>
            </w:r>
          </w:p>
        </w:tc>
        <w:tc>
          <w:tcPr>
            <w:tcW w:w="1843" w:type="dxa"/>
          </w:tcPr>
          <w:p w14:paraId="1958132F" w14:textId="4201691C" w:rsidR="00FC0277" w:rsidRPr="005623AB" w:rsidRDefault="00FC0277" w:rsidP="004A5AE8">
            <w:pPr>
              <w:jc w:val="center"/>
            </w:pPr>
            <w:r w:rsidRPr="005623AB">
              <w:t>4400-5543-8232</w:t>
            </w:r>
          </w:p>
        </w:tc>
        <w:tc>
          <w:tcPr>
            <w:tcW w:w="709" w:type="dxa"/>
          </w:tcPr>
          <w:p w14:paraId="62E4BA87" w14:textId="73250327" w:rsidR="00FC0277" w:rsidRPr="005623AB" w:rsidRDefault="00FC0277" w:rsidP="004A5AE8">
            <w:pPr>
              <w:jc w:val="right"/>
            </w:pPr>
            <w:r w:rsidRPr="005623AB">
              <w:t>413</w:t>
            </w:r>
          </w:p>
        </w:tc>
        <w:tc>
          <w:tcPr>
            <w:tcW w:w="992" w:type="dxa"/>
            <w:shd w:val="clear" w:color="auto" w:fill="auto"/>
          </w:tcPr>
          <w:p w14:paraId="7BD4BFAE" w14:textId="44CAE340" w:rsidR="00FC0277" w:rsidRPr="005623AB" w:rsidRDefault="00774553" w:rsidP="004A5AE8">
            <w:pPr>
              <w:jc w:val="right"/>
            </w:pPr>
            <w:r w:rsidRPr="005623AB">
              <w:t>012157</w:t>
            </w:r>
          </w:p>
        </w:tc>
        <w:tc>
          <w:tcPr>
            <w:tcW w:w="1276" w:type="dxa"/>
          </w:tcPr>
          <w:p w14:paraId="2BCA72F8" w14:textId="16BE87E8" w:rsidR="00FC0277" w:rsidRPr="005623AB" w:rsidRDefault="00FC0277" w:rsidP="004A5AE8">
            <w:pPr>
              <w:jc w:val="right"/>
            </w:pPr>
            <w:r w:rsidRPr="005623AB">
              <w:t>1215,00</w:t>
            </w:r>
          </w:p>
        </w:tc>
        <w:tc>
          <w:tcPr>
            <w:tcW w:w="1275" w:type="dxa"/>
          </w:tcPr>
          <w:p w14:paraId="10A95835" w14:textId="267093D8" w:rsidR="00FC0277" w:rsidRPr="005623AB" w:rsidRDefault="00FC0277" w:rsidP="004A5AE8">
            <w:pPr>
              <w:jc w:val="right"/>
            </w:pPr>
            <w:r w:rsidRPr="005623AB">
              <w:t>1032,84</w:t>
            </w:r>
          </w:p>
        </w:tc>
      </w:tr>
      <w:tr w:rsidR="005623AB" w:rsidRPr="005623AB" w14:paraId="767BF24A" w14:textId="77777777" w:rsidTr="00CE40CC">
        <w:trPr>
          <w:trHeight w:val="270"/>
        </w:trPr>
        <w:tc>
          <w:tcPr>
            <w:tcW w:w="817" w:type="dxa"/>
            <w:shd w:val="clear" w:color="auto" w:fill="auto"/>
          </w:tcPr>
          <w:p w14:paraId="45925C3C" w14:textId="77777777" w:rsidR="00FC0277" w:rsidRPr="005623AB" w:rsidRDefault="00FC0277" w:rsidP="00FC0277">
            <w:pPr>
              <w:numPr>
                <w:ilvl w:val="0"/>
                <w:numId w:val="3"/>
              </w:numPr>
              <w:jc w:val="right"/>
            </w:pPr>
          </w:p>
        </w:tc>
        <w:tc>
          <w:tcPr>
            <w:tcW w:w="1985" w:type="dxa"/>
          </w:tcPr>
          <w:p w14:paraId="1AE93E78" w14:textId="10F6B4EA" w:rsidR="00FC0277" w:rsidRPr="005623AB" w:rsidRDefault="00FC0277" w:rsidP="00FC0277">
            <w:r w:rsidRPr="005623AB">
              <w:t>Miško gatvė</w:t>
            </w:r>
          </w:p>
        </w:tc>
        <w:tc>
          <w:tcPr>
            <w:tcW w:w="1417" w:type="dxa"/>
          </w:tcPr>
          <w:p w14:paraId="010E3ED0" w14:textId="2FF4093D" w:rsidR="00FC0277" w:rsidRPr="005623AB" w:rsidRDefault="00045AA6" w:rsidP="00FC0277">
            <w:proofErr w:type="spellStart"/>
            <w:r w:rsidRPr="005623AB">
              <w:t>Dabužių</w:t>
            </w:r>
            <w:proofErr w:type="spellEnd"/>
            <w:r w:rsidRPr="005623AB">
              <w:t xml:space="preserve"> I k., Anykščių r. sav.</w:t>
            </w:r>
          </w:p>
        </w:tc>
        <w:tc>
          <w:tcPr>
            <w:tcW w:w="1843" w:type="dxa"/>
          </w:tcPr>
          <w:p w14:paraId="1A8C7467" w14:textId="4B2A3ECC" w:rsidR="00FC0277" w:rsidRPr="005623AB" w:rsidRDefault="00FC0277" w:rsidP="004A5AE8">
            <w:pPr>
              <w:jc w:val="center"/>
            </w:pPr>
            <w:r w:rsidRPr="005623AB">
              <w:t>4400-5543-8265</w:t>
            </w:r>
          </w:p>
        </w:tc>
        <w:tc>
          <w:tcPr>
            <w:tcW w:w="709" w:type="dxa"/>
          </w:tcPr>
          <w:p w14:paraId="195A47CC" w14:textId="35D0FB42" w:rsidR="00FC0277" w:rsidRPr="005623AB" w:rsidRDefault="00FC0277" w:rsidP="004A5AE8">
            <w:pPr>
              <w:jc w:val="right"/>
            </w:pPr>
            <w:r w:rsidRPr="005623AB">
              <w:t>420</w:t>
            </w:r>
          </w:p>
        </w:tc>
        <w:tc>
          <w:tcPr>
            <w:tcW w:w="992" w:type="dxa"/>
            <w:shd w:val="clear" w:color="auto" w:fill="auto"/>
          </w:tcPr>
          <w:p w14:paraId="37811AD0" w14:textId="383C7021" w:rsidR="00FC0277" w:rsidRPr="005623AB" w:rsidRDefault="00774553" w:rsidP="004A5AE8">
            <w:pPr>
              <w:jc w:val="right"/>
            </w:pPr>
            <w:r w:rsidRPr="005623AB">
              <w:t>012159</w:t>
            </w:r>
          </w:p>
        </w:tc>
        <w:tc>
          <w:tcPr>
            <w:tcW w:w="1276" w:type="dxa"/>
          </w:tcPr>
          <w:p w14:paraId="6EEE7A82" w14:textId="47E480A9" w:rsidR="00FC0277" w:rsidRPr="005623AB" w:rsidRDefault="00FC0277" w:rsidP="004A5AE8">
            <w:pPr>
              <w:jc w:val="right"/>
            </w:pPr>
            <w:r w:rsidRPr="005623AB">
              <w:t>9072,00</w:t>
            </w:r>
          </w:p>
        </w:tc>
        <w:tc>
          <w:tcPr>
            <w:tcW w:w="1275" w:type="dxa"/>
          </w:tcPr>
          <w:p w14:paraId="4DDEC6C2" w14:textId="2428C044" w:rsidR="00FC0277" w:rsidRPr="005623AB" w:rsidRDefault="00FC0277" w:rsidP="004A5AE8">
            <w:pPr>
              <w:jc w:val="right"/>
            </w:pPr>
            <w:r w:rsidRPr="005623AB">
              <w:t>7711,20</w:t>
            </w:r>
          </w:p>
        </w:tc>
      </w:tr>
      <w:tr w:rsidR="005623AB" w:rsidRPr="005623AB" w14:paraId="10986219" w14:textId="77777777" w:rsidTr="00CE40CC">
        <w:trPr>
          <w:trHeight w:val="270"/>
        </w:trPr>
        <w:tc>
          <w:tcPr>
            <w:tcW w:w="817" w:type="dxa"/>
            <w:shd w:val="clear" w:color="auto" w:fill="auto"/>
          </w:tcPr>
          <w:p w14:paraId="0C0AFDB8" w14:textId="77777777" w:rsidR="00FC0277" w:rsidRPr="005623AB" w:rsidRDefault="00FC0277" w:rsidP="00FC0277">
            <w:pPr>
              <w:numPr>
                <w:ilvl w:val="0"/>
                <w:numId w:val="3"/>
              </w:numPr>
              <w:jc w:val="right"/>
            </w:pPr>
          </w:p>
        </w:tc>
        <w:tc>
          <w:tcPr>
            <w:tcW w:w="1985" w:type="dxa"/>
          </w:tcPr>
          <w:p w14:paraId="1CB420A3" w14:textId="51E6FD34" w:rsidR="00FC0277" w:rsidRPr="005623AB" w:rsidRDefault="00FC0277" w:rsidP="00FC0277">
            <w:r w:rsidRPr="005623AB">
              <w:t>Lauko gatvė</w:t>
            </w:r>
          </w:p>
        </w:tc>
        <w:tc>
          <w:tcPr>
            <w:tcW w:w="1417" w:type="dxa"/>
          </w:tcPr>
          <w:p w14:paraId="4554C7CF" w14:textId="34EB2975" w:rsidR="00FC0277" w:rsidRPr="005623AB" w:rsidRDefault="00045AA6" w:rsidP="00FC0277">
            <w:proofErr w:type="spellStart"/>
            <w:r w:rsidRPr="005623AB">
              <w:t>Dabužių</w:t>
            </w:r>
            <w:proofErr w:type="spellEnd"/>
            <w:r w:rsidRPr="005623AB">
              <w:t xml:space="preserve"> I k., Anykščių r. sav.</w:t>
            </w:r>
          </w:p>
        </w:tc>
        <w:tc>
          <w:tcPr>
            <w:tcW w:w="1843" w:type="dxa"/>
          </w:tcPr>
          <w:p w14:paraId="60822BAF" w14:textId="2EB7F9F8" w:rsidR="00FC0277" w:rsidRPr="005623AB" w:rsidRDefault="00FC0277" w:rsidP="004A5AE8">
            <w:pPr>
              <w:jc w:val="center"/>
            </w:pPr>
            <w:r w:rsidRPr="005623AB">
              <w:t>4400-5543-8254</w:t>
            </w:r>
          </w:p>
        </w:tc>
        <w:tc>
          <w:tcPr>
            <w:tcW w:w="709" w:type="dxa"/>
          </w:tcPr>
          <w:p w14:paraId="7CD2D075" w14:textId="1DE18DA4" w:rsidR="00FC0277" w:rsidRPr="005623AB" w:rsidRDefault="00FC0277" w:rsidP="004A5AE8">
            <w:pPr>
              <w:jc w:val="right"/>
            </w:pPr>
            <w:r w:rsidRPr="005623AB">
              <w:t>240</w:t>
            </w:r>
          </w:p>
        </w:tc>
        <w:tc>
          <w:tcPr>
            <w:tcW w:w="992" w:type="dxa"/>
            <w:shd w:val="clear" w:color="auto" w:fill="auto"/>
          </w:tcPr>
          <w:p w14:paraId="3E940A52" w14:textId="1EA909E9" w:rsidR="00FC0277" w:rsidRPr="005623AB" w:rsidRDefault="00774553" w:rsidP="004A5AE8">
            <w:pPr>
              <w:jc w:val="right"/>
            </w:pPr>
            <w:r w:rsidRPr="005623AB">
              <w:t>012158</w:t>
            </w:r>
          </w:p>
        </w:tc>
        <w:tc>
          <w:tcPr>
            <w:tcW w:w="1276" w:type="dxa"/>
          </w:tcPr>
          <w:p w14:paraId="505CC255" w14:textId="4A64C79F" w:rsidR="00FC0277" w:rsidRPr="005623AB" w:rsidRDefault="00FC0277" w:rsidP="004A5AE8">
            <w:pPr>
              <w:jc w:val="right"/>
            </w:pPr>
            <w:r w:rsidRPr="005623AB">
              <w:t>900,00</w:t>
            </w:r>
          </w:p>
        </w:tc>
        <w:tc>
          <w:tcPr>
            <w:tcW w:w="1275" w:type="dxa"/>
          </w:tcPr>
          <w:p w14:paraId="119808DB" w14:textId="174AED37" w:rsidR="00FC0277" w:rsidRPr="005623AB" w:rsidRDefault="00FC0277" w:rsidP="004A5AE8">
            <w:pPr>
              <w:jc w:val="right"/>
            </w:pPr>
            <w:r w:rsidRPr="005623AB">
              <w:t>765,00</w:t>
            </w:r>
          </w:p>
        </w:tc>
      </w:tr>
      <w:tr w:rsidR="005623AB" w:rsidRPr="005623AB" w14:paraId="2B5814DE" w14:textId="77777777" w:rsidTr="00CE40CC">
        <w:trPr>
          <w:trHeight w:val="270"/>
        </w:trPr>
        <w:tc>
          <w:tcPr>
            <w:tcW w:w="817" w:type="dxa"/>
            <w:shd w:val="clear" w:color="auto" w:fill="auto"/>
          </w:tcPr>
          <w:p w14:paraId="4419E04E" w14:textId="77777777" w:rsidR="00FC0277" w:rsidRPr="005623AB" w:rsidRDefault="00FC0277" w:rsidP="00FC0277">
            <w:pPr>
              <w:numPr>
                <w:ilvl w:val="0"/>
                <w:numId w:val="3"/>
              </w:numPr>
              <w:jc w:val="right"/>
            </w:pPr>
          </w:p>
        </w:tc>
        <w:tc>
          <w:tcPr>
            <w:tcW w:w="1985" w:type="dxa"/>
          </w:tcPr>
          <w:p w14:paraId="2FBEEB60" w14:textId="1C42CF51" w:rsidR="00FC0277" w:rsidRPr="005623AB" w:rsidRDefault="00FC0277" w:rsidP="00FC0277">
            <w:r w:rsidRPr="005623AB">
              <w:t>Alyvų gatvė</w:t>
            </w:r>
          </w:p>
        </w:tc>
        <w:tc>
          <w:tcPr>
            <w:tcW w:w="1417" w:type="dxa"/>
          </w:tcPr>
          <w:p w14:paraId="4A588FF3" w14:textId="326DABF4" w:rsidR="00FC0277" w:rsidRPr="005623AB" w:rsidRDefault="00045AA6" w:rsidP="00FC0277">
            <w:proofErr w:type="spellStart"/>
            <w:r w:rsidRPr="005623AB">
              <w:t>Dabužių</w:t>
            </w:r>
            <w:proofErr w:type="spellEnd"/>
            <w:r w:rsidRPr="005623AB">
              <w:t xml:space="preserve"> I k., Anykščių r. sav.</w:t>
            </w:r>
          </w:p>
        </w:tc>
        <w:tc>
          <w:tcPr>
            <w:tcW w:w="1843" w:type="dxa"/>
          </w:tcPr>
          <w:p w14:paraId="42974175" w14:textId="62FD5B1C" w:rsidR="00FC0277" w:rsidRPr="005623AB" w:rsidRDefault="00FC0277" w:rsidP="004A5AE8">
            <w:pPr>
              <w:jc w:val="center"/>
            </w:pPr>
            <w:r w:rsidRPr="005623AB">
              <w:t>4400-5543-8208</w:t>
            </w:r>
          </w:p>
        </w:tc>
        <w:tc>
          <w:tcPr>
            <w:tcW w:w="709" w:type="dxa"/>
          </w:tcPr>
          <w:p w14:paraId="3FB6F9B9" w14:textId="2FA79B80" w:rsidR="00FC0277" w:rsidRPr="005623AB" w:rsidRDefault="00FC0277" w:rsidP="004A5AE8">
            <w:pPr>
              <w:jc w:val="right"/>
            </w:pPr>
            <w:r w:rsidRPr="005623AB">
              <w:t>212</w:t>
            </w:r>
          </w:p>
        </w:tc>
        <w:tc>
          <w:tcPr>
            <w:tcW w:w="992" w:type="dxa"/>
            <w:shd w:val="clear" w:color="auto" w:fill="auto"/>
          </w:tcPr>
          <w:p w14:paraId="69970E56" w14:textId="7D0D0854" w:rsidR="00FC0277" w:rsidRPr="005623AB" w:rsidRDefault="00774553" w:rsidP="004A5AE8">
            <w:pPr>
              <w:jc w:val="right"/>
            </w:pPr>
            <w:r w:rsidRPr="005623AB">
              <w:t>011277</w:t>
            </w:r>
          </w:p>
        </w:tc>
        <w:tc>
          <w:tcPr>
            <w:tcW w:w="1276" w:type="dxa"/>
          </w:tcPr>
          <w:p w14:paraId="630DFB2B" w14:textId="307B1147" w:rsidR="00FC0277" w:rsidRPr="005623AB" w:rsidRDefault="00FC0277" w:rsidP="004A5AE8">
            <w:pPr>
              <w:jc w:val="right"/>
            </w:pPr>
            <w:r w:rsidRPr="005623AB">
              <w:t>26425,83</w:t>
            </w:r>
          </w:p>
        </w:tc>
        <w:tc>
          <w:tcPr>
            <w:tcW w:w="1275" w:type="dxa"/>
          </w:tcPr>
          <w:p w14:paraId="2A69791D" w14:textId="7C529067" w:rsidR="00FC0277" w:rsidRPr="005623AB" w:rsidRDefault="00FC0277" w:rsidP="004A5AE8">
            <w:pPr>
              <w:jc w:val="right"/>
            </w:pPr>
            <w:r w:rsidRPr="005623AB">
              <w:t>1225,53</w:t>
            </w:r>
          </w:p>
        </w:tc>
      </w:tr>
      <w:tr w:rsidR="005623AB" w:rsidRPr="005623AB" w14:paraId="47A25794" w14:textId="77777777" w:rsidTr="00CE40CC">
        <w:trPr>
          <w:trHeight w:val="270"/>
        </w:trPr>
        <w:tc>
          <w:tcPr>
            <w:tcW w:w="817" w:type="dxa"/>
            <w:shd w:val="clear" w:color="auto" w:fill="auto"/>
          </w:tcPr>
          <w:p w14:paraId="16B1F034" w14:textId="77777777" w:rsidR="00FC0277" w:rsidRPr="005623AB" w:rsidRDefault="00FC0277" w:rsidP="00FC0277">
            <w:pPr>
              <w:numPr>
                <w:ilvl w:val="0"/>
                <w:numId w:val="3"/>
              </w:numPr>
              <w:jc w:val="right"/>
            </w:pPr>
          </w:p>
        </w:tc>
        <w:tc>
          <w:tcPr>
            <w:tcW w:w="1985" w:type="dxa"/>
          </w:tcPr>
          <w:p w14:paraId="4358B2CA" w14:textId="16C23A48" w:rsidR="00FC0277" w:rsidRPr="005623AB" w:rsidRDefault="00FC0277" w:rsidP="00FC0277">
            <w:r w:rsidRPr="005623AB">
              <w:t>Šviesos gatvė</w:t>
            </w:r>
          </w:p>
        </w:tc>
        <w:tc>
          <w:tcPr>
            <w:tcW w:w="1417" w:type="dxa"/>
          </w:tcPr>
          <w:p w14:paraId="3CCFB631" w14:textId="1F3A7FFF" w:rsidR="00FC0277" w:rsidRPr="005623AB" w:rsidRDefault="00045AA6" w:rsidP="00FC0277">
            <w:proofErr w:type="spellStart"/>
            <w:r w:rsidRPr="005623AB">
              <w:t>Dabužių</w:t>
            </w:r>
            <w:proofErr w:type="spellEnd"/>
            <w:r w:rsidRPr="005623AB">
              <w:t xml:space="preserve"> I k., Anykščių r. sav.</w:t>
            </w:r>
          </w:p>
        </w:tc>
        <w:tc>
          <w:tcPr>
            <w:tcW w:w="1843" w:type="dxa"/>
          </w:tcPr>
          <w:p w14:paraId="078D423B" w14:textId="2C9D2DF8" w:rsidR="00FC0277" w:rsidRPr="005623AB" w:rsidRDefault="00FC0277" w:rsidP="004A5AE8">
            <w:pPr>
              <w:jc w:val="center"/>
            </w:pPr>
            <w:r w:rsidRPr="005623AB">
              <w:t>4400-5543-8287</w:t>
            </w:r>
          </w:p>
        </w:tc>
        <w:tc>
          <w:tcPr>
            <w:tcW w:w="709" w:type="dxa"/>
          </w:tcPr>
          <w:p w14:paraId="51328F66" w14:textId="0000A3CE" w:rsidR="00FC0277" w:rsidRPr="005623AB" w:rsidRDefault="00FC0277" w:rsidP="004A5AE8">
            <w:pPr>
              <w:jc w:val="right"/>
            </w:pPr>
            <w:r w:rsidRPr="005623AB">
              <w:t>105</w:t>
            </w:r>
          </w:p>
        </w:tc>
        <w:tc>
          <w:tcPr>
            <w:tcW w:w="992" w:type="dxa"/>
            <w:shd w:val="clear" w:color="auto" w:fill="auto"/>
          </w:tcPr>
          <w:p w14:paraId="1BB41E37" w14:textId="0BB66EC9" w:rsidR="00FC0277" w:rsidRPr="005623AB" w:rsidRDefault="00774553" w:rsidP="004A5AE8">
            <w:pPr>
              <w:jc w:val="right"/>
            </w:pPr>
            <w:r w:rsidRPr="005623AB">
              <w:t>012161</w:t>
            </w:r>
          </w:p>
        </w:tc>
        <w:tc>
          <w:tcPr>
            <w:tcW w:w="1276" w:type="dxa"/>
          </w:tcPr>
          <w:p w14:paraId="67F7D582" w14:textId="067AC7CB" w:rsidR="00FC0277" w:rsidRPr="005623AB" w:rsidRDefault="00FC0277" w:rsidP="004A5AE8">
            <w:pPr>
              <w:jc w:val="right"/>
            </w:pPr>
            <w:r w:rsidRPr="005623AB">
              <w:t>2678,00</w:t>
            </w:r>
          </w:p>
        </w:tc>
        <w:tc>
          <w:tcPr>
            <w:tcW w:w="1275" w:type="dxa"/>
          </w:tcPr>
          <w:p w14:paraId="29C6B88A" w14:textId="2F4F5A57" w:rsidR="00FC0277" w:rsidRPr="005623AB" w:rsidRDefault="00FC0277" w:rsidP="004A5AE8">
            <w:pPr>
              <w:jc w:val="right"/>
            </w:pPr>
            <w:r w:rsidRPr="005623AB">
              <w:t>2276,24</w:t>
            </w:r>
          </w:p>
        </w:tc>
      </w:tr>
      <w:tr w:rsidR="005623AB" w:rsidRPr="005623AB" w14:paraId="38B530DC" w14:textId="77777777" w:rsidTr="00CE40CC">
        <w:trPr>
          <w:trHeight w:val="270"/>
        </w:trPr>
        <w:tc>
          <w:tcPr>
            <w:tcW w:w="817" w:type="dxa"/>
            <w:shd w:val="clear" w:color="auto" w:fill="auto"/>
          </w:tcPr>
          <w:p w14:paraId="776D73DB" w14:textId="77777777" w:rsidR="00FC0277" w:rsidRPr="005623AB" w:rsidRDefault="00FC0277" w:rsidP="00FC0277">
            <w:pPr>
              <w:numPr>
                <w:ilvl w:val="0"/>
                <w:numId w:val="3"/>
              </w:numPr>
              <w:jc w:val="right"/>
            </w:pPr>
          </w:p>
        </w:tc>
        <w:tc>
          <w:tcPr>
            <w:tcW w:w="1985" w:type="dxa"/>
          </w:tcPr>
          <w:p w14:paraId="3D02861B" w14:textId="3442AB0F" w:rsidR="00FC0277" w:rsidRPr="005623AB" w:rsidRDefault="00FC0277" w:rsidP="00FC0277">
            <w:r w:rsidRPr="005623AB">
              <w:t xml:space="preserve">Aušros gatvė </w:t>
            </w:r>
          </w:p>
        </w:tc>
        <w:tc>
          <w:tcPr>
            <w:tcW w:w="1417" w:type="dxa"/>
          </w:tcPr>
          <w:p w14:paraId="24DF82DE" w14:textId="3391EF5F" w:rsidR="00FC0277" w:rsidRPr="005623AB" w:rsidRDefault="00045AA6" w:rsidP="00FC0277">
            <w:proofErr w:type="spellStart"/>
            <w:r w:rsidRPr="005623AB">
              <w:t>Dabužių</w:t>
            </w:r>
            <w:proofErr w:type="spellEnd"/>
            <w:r w:rsidRPr="005623AB">
              <w:t xml:space="preserve"> I k., Anykščių r. sav.</w:t>
            </w:r>
          </w:p>
        </w:tc>
        <w:tc>
          <w:tcPr>
            <w:tcW w:w="1843" w:type="dxa"/>
          </w:tcPr>
          <w:p w14:paraId="2DAC35F2" w14:textId="24F9530B" w:rsidR="00FC0277" w:rsidRPr="005623AB" w:rsidRDefault="00FC0277" w:rsidP="004A5AE8">
            <w:pPr>
              <w:jc w:val="center"/>
            </w:pPr>
            <w:r w:rsidRPr="005623AB">
              <w:t>4400-5543-8210</w:t>
            </w:r>
          </w:p>
        </w:tc>
        <w:tc>
          <w:tcPr>
            <w:tcW w:w="709" w:type="dxa"/>
          </w:tcPr>
          <w:p w14:paraId="429E60B4" w14:textId="064AA0EE" w:rsidR="00FC0277" w:rsidRPr="005623AB" w:rsidRDefault="00FC0277" w:rsidP="004A5AE8">
            <w:pPr>
              <w:jc w:val="right"/>
            </w:pPr>
            <w:r w:rsidRPr="005623AB">
              <w:t>177</w:t>
            </w:r>
          </w:p>
        </w:tc>
        <w:tc>
          <w:tcPr>
            <w:tcW w:w="992" w:type="dxa"/>
            <w:shd w:val="clear" w:color="auto" w:fill="auto"/>
          </w:tcPr>
          <w:p w14:paraId="50F0A06C" w14:textId="055AC0D8" w:rsidR="00FC0277" w:rsidRPr="005623AB" w:rsidRDefault="00774553" w:rsidP="004A5AE8">
            <w:pPr>
              <w:jc w:val="right"/>
            </w:pPr>
            <w:r w:rsidRPr="005623AB">
              <w:t>012156</w:t>
            </w:r>
          </w:p>
        </w:tc>
        <w:tc>
          <w:tcPr>
            <w:tcW w:w="1276" w:type="dxa"/>
          </w:tcPr>
          <w:p w14:paraId="3A473091" w14:textId="124979CD" w:rsidR="00FC0277" w:rsidRPr="005623AB" w:rsidRDefault="00FC0277" w:rsidP="004A5AE8">
            <w:pPr>
              <w:jc w:val="right"/>
            </w:pPr>
            <w:r w:rsidRPr="005623AB">
              <w:t>4212,00</w:t>
            </w:r>
          </w:p>
        </w:tc>
        <w:tc>
          <w:tcPr>
            <w:tcW w:w="1275" w:type="dxa"/>
          </w:tcPr>
          <w:p w14:paraId="581F02A4" w14:textId="27D257CF" w:rsidR="00FC0277" w:rsidRPr="005623AB" w:rsidRDefault="00FC0277" w:rsidP="004A5AE8">
            <w:pPr>
              <w:jc w:val="right"/>
            </w:pPr>
            <w:r w:rsidRPr="005623AB">
              <w:t>3580,20</w:t>
            </w:r>
          </w:p>
        </w:tc>
      </w:tr>
      <w:tr w:rsidR="005623AB" w:rsidRPr="005623AB" w14:paraId="64BDA068" w14:textId="77777777" w:rsidTr="00CE40CC">
        <w:trPr>
          <w:trHeight w:val="270"/>
        </w:trPr>
        <w:tc>
          <w:tcPr>
            <w:tcW w:w="817" w:type="dxa"/>
            <w:shd w:val="clear" w:color="auto" w:fill="auto"/>
          </w:tcPr>
          <w:p w14:paraId="347CB5C6" w14:textId="77777777" w:rsidR="00FC0277" w:rsidRPr="005623AB" w:rsidRDefault="00FC0277" w:rsidP="00FC0277">
            <w:pPr>
              <w:numPr>
                <w:ilvl w:val="0"/>
                <w:numId w:val="3"/>
              </w:numPr>
              <w:jc w:val="right"/>
            </w:pPr>
          </w:p>
        </w:tc>
        <w:tc>
          <w:tcPr>
            <w:tcW w:w="1985" w:type="dxa"/>
          </w:tcPr>
          <w:p w14:paraId="2F563756" w14:textId="7B6E21B1" w:rsidR="00FC0277" w:rsidRPr="005623AB" w:rsidRDefault="00FC0277" w:rsidP="00FC0277">
            <w:r w:rsidRPr="005623AB">
              <w:t>Kelias Nr. ku56 (Privažiuojamasis kelias nuo kelio Nr. 1225 iki Tujų g., Kurklių II k.)</w:t>
            </w:r>
          </w:p>
        </w:tc>
        <w:tc>
          <w:tcPr>
            <w:tcW w:w="1417" w:type="dxa"/>
          </w:tcPr>
          <w:p w14:paraId="19959FE2" w14:textId="714AB418" w:rsidR="00FC0277" w:rsidRPr="005623AB" w:rsidRDefault="00045AA6" w:rsidP="00FC0277">
            <w:r w:rsidRPr="005623AB">
              <w:t>Kurklių II k., Anykščių r. sav.</w:t>
            </w:r>
          </w:p>
        </w:tc>
        <w:tc>
          <w:tcPr>
            <w:tcW w:w="1843" w:type="dxa"/>
          </w:tcPr>
          <w:p w14:paraId="1C235913" w14:textId="1C3D5DF6" w:rsidR="00FC0277" w:rsidRPr="005623AB" w:rsidRDefault="00FC0277" w:rsidP="004A5AE8">
            <w:pPr>
              <w:jc w:val="center"/>
            </w:pPr>
            <w:r w:rsidRPr="005623AB">
              <w:t>4400-5679-6919</w:t>
            </w:r>
          </w:p>
        </w:tc>
        <w:tc>
          <w:tcPr>
            <w:tcW w:w="709" w:type="dxa"/>
          </w:tcPr>
          <w:p w14:paraId="131CFBAE" w14:textId="29962568" w:rsidR="00FC0277" w:rsidRPr="005623AB" w:rsidRDefault="00FC0277" w:rsidP="004A5AE8">
            <w:pPr>
              <w:jc w:val="right"/>
            </w:pPr>
            <w:r w:rsidRPr="005623AB">
              <w:t>281</w:t>
            </w:r>
          </w:p>
        </w:tc>
        <w:tc>
          <w:tcPr>
            <w:tcW w:w="992" w:type="dxa"/>
            <w:shd w:val="clear" w:color="auto" w:fill="auto"/>
          </w:tcPr>
          <w:p w14:paraId="59F00A84" w14:textId="38D3AD0A" w:rsidR="00FC0277" w:rsidRPr="005623AB" w:rsidRDefault="00774553" w:rsidP="004A5AE8">
            <w:pPr>
              <w:jc w:val="right"/>
            </w:pPr>
            <w:r w:rsidRPr="005623AB">
              <w:t>001426</w:t>
            </w:r>
          </w:p>
        </w:tc>
        <w:tc>
          <w:tcPr>
            <w:tcW w:w="1276" w:type="dxa"/>
          </w:tcPr>
          <w:p w14:paraId="68D04EA8" w14:textId="32F1BF9C" w:rsidR="00FC0277" w:rsidRPr="005623AB" w:rsidRDefault="00FC0277" w:rsidP="004A5AE8">
            <w:pPr>
              <w:jc w:val="right"/>
            </w:pPr>
            <w:r w:rsidRPr="005623AB">
              <w:t>346643,37</w:t>
            </w:r>
          </w:p>
        </w:tc>
        <w:tc>
          <w:tcPr>
            <w:tcW w:w="1275" w:type="dxa"/>
          </w:tcPr>
          <w:p w14:paraId="1A6661AB" w14:textId="7F509737" w:rsidR="00FC0277" w:rsidRPr="005623AB" w:rsidRDefault="00FC0277" w:rsidP="004A5AE8">
            <w:pPr>
              <w:jc w:val="right"/>
            </w:pPr>
            <w:r w:rsidRPr="005623AB">
              <w:t>17335,91</w:t>
            </w:r>
          </w:p>
        </w:tc>
      </w:tr>
      <w:tr w:rsidR="005623AB" w:rsidRPr="005623AB" w14:paraId="4246FE6F" w14:textId="77777777" w:rsidTr="00CE40CC">
        <w:trPr>
          <w:trHeight w:val="270"/>
        </w:trPr>
        <w:tc>
          <w:tcPr>
            <w:tcW w:w="817" w:type="dxa"/>
            <w:shd w:val="clear" w:color="auto" w:fill="auto"/>
          </w:tcPr>
          <w:p w14:paraId="59BF93F7" w14:textId="77777777" w:rsidR="00FC0277" w:rsidRPr="005623AB" w:rsidRDefault="00FC0277" w:rsidP="00FC0277">
            <w:pPr>
              <w:numPr>
                <w:ilvl w:val="0"/>
                <w:numId w:val="3"/>
              </w:numPr>
              <w:jc w:val="right"/>
            </w:pPr>
          </w:p>
        </w:tc>
        <w:tc>
          <w:tcPr>
            <w:tcW w:w="1985" w:type="dxa"/>
          </w:tcPr>
          <w:p w14:paraId="259C50EF" w14:textId="29E14E4E" w:rsidR="00FC0277" w:rsidRPr="005623AB" w:rsidRDefault="00FC0277" w:rsidP="00FC0277">
            <w:r w:rsidRPr="005623AB">
              <w:t xml:space="preserve">Kelias Nr. ku57 (Privažiuojamasis kelias prie Kurklių II k. bibliotekos nuo kelio Nr. 1225) </w:t>
            </w:r>
          </w:p>
        </w:tc>
        <w:tc>
          <w:tcPr>
            <w:tcW w:w="1417" w:type="dxa"/>
          </w:tcPr>
          <w:p w14:paraId="78D9B15E" w14:textId="4385D2FD" w:rsidR="00FC0277" w:rsidRPr="005623AB" w:rsidRDefault="00045AA6" w:rsidP="00FC0277">
            <w:r w:rsidRPr="005623AB">
              <w:t>Kurklių II k., Anykščių r. sav.</w:t>
            </w:r>
          </w:p>
        </w:tc>
        <w:tc>
          <w:tcPr>
            <w:tcW w:w="1843" w:type="dxa"/>
          </w:tcPr>
          <w:p w14:paraId="52766D77" w14:textId="794A6980" w:rsidR="00FC0277" w:rsidRPr="005623AB" w:rsidRDefault="00FC0277" w:rsidP="004A5AE8">
            <w:pPr>
              <w:jc w:val="center"/>
            </w:pPr>
            <w:r w:rsidRPr="005623AB">
              <w:t>4400-5679-6940</w:t>
            </w:r>
          </w:p>
        </w:tc>
        <w:tc>
          <w:tcPr>
            <w:tcW w:w="709" w:type="dxa"/>
          </w:tcPr>
          <w:p w14:paraId="2452540F" w14:textId="45C2C0FB" w:rsidR="00FC0277" w:rsidRPr="005623AB" w:rsidRDefault="00FC0277" w:rsidP="004A5AE8">
            <w:pPr>
              <w:jc w:val="right"/>
            </w:pPr>
            <w:r w:rsidRPr="005623AB">
              <w:t>361</w:t>
            </w:r>
          </w:p>
        </w:tc>
        <w:tc>
          <w:tcPr>
            <w:tcW w:w="992" w:type="dxa"/>
            <w:shd w:val="clear" w:color="auto" w:fill="auto"/>
          </w:tcPr>
          <w:p w14:paraId="056F9786" w14:textId="0954D72E" w:rsidR="00FC0277" w:rsidRPr="005623AB" w:rsidRDefault="00774553" w:rsidP="004A5AE8">
            <w:pPr>
              <w:jc w:val="right"/>
            </w:pPr>
            <w:r w:rsidRPr="005623AB">
              <w:t>012578</w:t>
            </w:r>
          </w:p>
        </w:tc>
        <w:tc>
          <w:tcPr>
            <w:tcW w:w="1276" w:type="dxa"/>
          </w:tcPr>
          <w:p w14:paraId="25149B84" w14:textId="51C60720" w:rsidR="00FC0277" w:rsidRPr="005623AB" w:rsidRDefault="00FC0277" w:rsidP="004A5AE8">
            <w:pPr>
              <w:jc w:val="right"/>
            </w:pPr>
            <w:r w:rsidRPr="005623AB">
              <w:t>10258,00</w:t>
            </w:r>
          </w:p>
        </w:tc>
        <w:tc>
          <w:tcPr>
            <w:tcW w:w="1275" w:type="dxa"/>
          </w:tcPr>
          <w:p w14:paraId="229ED465" w14:textId="350C3110" w:rsidR="00FC0277" w:rsidRPr="005623AB" w:rsidRDefault="00FC0277" w:rsidP="004A5AE8">
            <w:pPr>
              <w:jc w:val="right"/>
            </w:pPr>
            <w:r w:rsidRPr="005623AB">
              <w:t>8719,36</w:t>
            </w:r>
          </w:p>
        </w:tc>
      </w:tr>
      <w:tr w:rsidR="005623AB" w:rsidRPr="005623AB" w14:paraId="7AE7F9C4" w14:textId="77777777" w:rsidTr="00CE40CC">
        <w:trPr>
          <w:trHeight w:val="270"/>
        </w:trPr>
        <w:tc>
          <w:tcPr>
            <w:tcW w:w="817" w:type="dxa"/>
            <w:shd w:val="clear" w:color="auto" w:fill="auto"/>
          </w:tcPr>
          <w:p w14:paraId="389BB6B3" w14:textId="77777777" w:rsidR="00FC0277" w:rsidRPr="005623AB" w:rsidRDefault="00FC0277" w:rsidP="00FC0277">
            <w:pPr>
              <w:numPr>
                <w:ilvl w:val="0"/>
                <w:numId w:val="3"/>
              </w:numPr>
              <w:jc w:val="right"/>
            </w:pPr>
          </w:p>
        </w:tc>
        <w:tc>
          <w:tcPr>
            <w:tcW w:w="1985" w:type="dxa"/>
          </w:tcPr>
          <w:p w14:paraId="48BCCAB7" w14:textId="7AAA2E3A" w:rsidR="00FC0277" w:rsidRPr="005623AB" w:rsidRDefault="00FC0277" w:rsidP="00FC0277">
            <w:r w:rsidRPr="005623AB">
              <w:t xml:space="preserve">Kelias Nr. ku61 (Pravažiuojamasis kelias nuo Antakalnio g. iki Dvaro g.) </w:t>
            </w:r>
          </w:p>
        </w:tc>
        <w:tc>
          <w:tcPr>
            <w:tcW w:w="1417" w:type="dxa"/>
          </w:tcPr>
          <w:p w14:paraId="0DB9B895" w14:textId="6DBC7176" w:rsidR="00FC0277" w:rsidRPr="005623AB" w:rsidRDefault="00045AA6" w:rsidP="00FC0277">
            <w:r w:rsidRPr="005623AB">
              <w:t>Kurklių II k., Anykščių r. sav.</w:t>
            </w:r>
          </w:p>
        </w:tc>
        <w:tc>
          <w:tcPr>
            <w:tcW w:w="1843" w:type="dxa"/>
          </w:tcPr>
          <w:p w14:paraId="28EAE766" w14:textId="36BE4A1D" w:rsidR="00FC0277" w:rsidRPr="005623AB" w:rsidRDefault="00FC0277" w:rsidP="004A5AE8">
            <w:pPr>
              <w:jc w:val="center"/>
            </w:pPr>
            <w:r w:rsidRPr="005623AB">
              <w:t>4400-5679-6995</w:t>
            </w:r>
          </w:p>
        </w:tc>
        <w:tc>
          <w:tcPr>
            <w:tcW w:w="709" w:type="dxa"/>
          </w:tcPr>
          <w:p w14:paraId="56BC0188" w14:textId="46F529E7" w:rsidR="00FC0277" w:rsidRPr="005623AB" w:rsidRDefault="00FC0277" w:rsidP="004A5AE8">
            <w:pPr>
              <w:jc w:val="right"/>
            </w:pPr>
            <w:r w:rsidRPr="005623AB">
              <w:t>249</w:t>
            </w:r>
          </w:p>
        </w:tc>
        <w:tc>
          <w:tcPr>
            <w:tcW w:w="992" w:type="dxa"/>
            <w:shd w:val="clear" w:color="auto" w:fill="auto"/>
          </w:tcPr>
          <w:p w14:paraId="05939135" w14:textId="22BD6A4B" w:rsidR="00FC0277" w:rsidRPr="005623AB" w:rsidRDefault="00774553" w:rsidP="004A5AE8">
            <w:pPr>
              <w:jc w:val="right"/>
            </w:pPr>
            <w:r w:rsidRPr="005623AB">
              <w:t>012582</w:t>
            </w:r>
          </w:p>
        </w:tc>
        <w:tc>
          <w:tcPr>
            <w:tcW w:w="1276" w:type="dxa"/>
          </w:tcPr>
          <w:p w14:paraId="093646B8" w14:textId="2FC315DE" w:rsidR="00FC0277" w:rsidRPr="005623AB" w:rsidRDefault="00FC0277" w:rsidP="004A5AE8">
            <w:pPr>
              <w:jc w:val="right"/>
            </w:pPr>
            <w:r w:rsidRPr="005623AB">
              <w:t>5530,00</w:t>
            </w:r>
          </w:p>
        </w:tc>
        <w:tc>
          <w:tcPr>
            <w:tcW w:w="1275" w:type="dxa"/>
          </w:tcPr>
          <w:p w14:paraId="0243B79F" w14:textId="6A2AC46E" w:rsidR="00FC0277" w:rsidRPr="005623AB" w:rsidRDefault="00FC0277" w:rsidP="004A5AE8">
            <w:pPr>
              <w:jc w:val="right"/>
            </w:pPr>
            <w:r w:rsidRPr="005623AB">
              <w:t>4700,56</w:t>
            </w:r>
          </w:p>
        </w:tc>
      </w:tr>
      <w:tr w:rsidR="005623AB" w:rsidRPr="005623AB" w14:paraId="7DE1C221" w14:textId="77777777" w:rsidTr="00CE40CC">
        <w:trPr>
          <w:trHeight w:val="270"/>
        </w:trPr>
        <w:tc>
          <w:tcPr>
            <w:tcW w:w="817" w:type="dxa"/>
            <w:shd w:val="clear" w:color="auto" w:fill="auto"/>
          </w:tcPr>
          <w:p w14:paraId="3065DE73" w14:textId="77777777" w:rsidR="00FC0277" w:rsidRPr="005623AB" w:rsidRDefault="00FC0277" w:rsidP="00FC0277">
            <w:pPr>
              <w:numPr>
                <w:ilvl w:val="0"/>
                <w:numId w:val="3"/>
              </w:numPr>
              <w:jc w:val="right"/>
            </w:pPr>
          </w:p>
        </w:tc>
        <w:tc>
          <w:tcPr>
            <w:tcW w:w="1985" w:type="dxa"/>
          </w:tcPr>
          <w:p w14:paraId="4F13B120" w14:textId="002B4932" w:rsidR="00FC0277" w:rsidRPr="005623AB" w:rsidRDefault="00FC0277" w:rsidP="00FC0277">
            <w:r w:rsidRPr="005623AB">
              <w:t xml:space="preserve">Kelias Nr. ku82 (Privažiuojamasis kelias nuo kelio Nr. 1225 iki S. Kairio g. Kurklių II k.) </w:t>
            </w:r>
          </w:p>
        </w:tc>
        <w:tc>
          <w:tcPr>
            <w:tcW w:w="1417" w:type="dxa"/>
          </w:tcPr>
          <w:p w14:paraId="417F002D" w14:textId="17A3C388" w:rsidR="00FC0277" w:rsidRPr="005623AB" w:rsidRDefault="00045AA6" w:rsidP="00FC0277">
            <w:r w:rsidRPr="005623AB">
              <w:t>Kurklių II k., Anykščių r. sav.</w:t>
            </w:r>
          </w:p>
        </w:tc>
        <w:tc>
          <w:tcPr>
            <w:tcW w:w="1843" w:type="dxa"/>
          </w:tcPr>
          <w:p w14:paraId="4036993C" w14:textId="3D2E02B1" w:rsidR="00FC0277" w:rsidRPr="005623AB" w:rsidRDefault="00FC0277" w:rsidP="004A5AE8">
            <w:pPr>
              <w:jc w:val="center"/>
            </w:pPr>
            <w:r w:rsidRPr="005623AB">
              <w:t>4400-5679-7016</w:t>
            </w:r>
          </w:p>
        </w:tc>
        <w:tc>
          <w:tcPr>
            <w:tcW w:w="709" w:type="dxa"/>
          </w:tcPr>
          <w:p w14:paraId="09A1794D" w14:textId="542D6C23" w:rsidR="00FC0277" w:rsidRPr="005623AB" w:rsidRDefault="00FC0277" w:rsidP="004A5AE8">
            <w:pPr>
              <w:jc w:val="right"/>
            </w:pPr>
            <w:r w:rsidRPr="005623AB">
              <w:t>332</w:t>
            </w:r>
          </w:p>
        </w:tc>
        <w:tc>
          <w:tcPr>
            <w:tcW w:w="992" w:type="dxa"/>
            <w:shd w:val="clear" w:color="auto" w:fill="auto"/>
          </w:tcPr>
          <w:p w14:paraId="12B74509" w14:textId="52ADCC25" w:rsidR="00FC0277" w:rsidRPr="005623AB" w:rsidRDefault="00774553" w:rsidP="004A5AE8">
            <w:pPr>
              <w:jc w:val="right"/>
            </w:pPr>
            <w:r w:rsidRPr="005623AB">
              <w:t>012591</w:t>
            </w:r>
          </w:p>
        </w:tc>
        <w:tc>
          <w:tcPr>
            <w:tcW w:w="1276" w:type="dxa"/>
          </w:tcPr>
          <w:p w14:paraId="1BE01761" w14:textId="05BEA78D" w:rsidR="00FC0277" w:rsidRPr="005623AB" w:rsidRDefault="00FC0277" w:rsidP="004A5AE8">
            <w:pPr>
              <w:jc w:val="right"/>
            </w:pPr>
            <w:r w:rsidRPr="005623AB">
              <w:t>1312,00</w:t>
            </w:r>
          </w:p>
        </w:tc>
        <w:tc>
          <w:tcPr>
            <w:tcW w:w="1275" w:type="dxa"/>
          </w:tcPr>
          <w:p w14:paraId="7EEDA50C" w14:textId="7E2E7BCC" w:rsidR="00FC0277" w:rsidRPr="005623AB" w:rsidRDefault="00FC0277" w:rsidP="004A5AE8">
            <w:pPr>
              <w:jc w:val="right"/>
            </w:pPr>
            <w:r w:rsidRPr="005623AB">
              <w:t>1115,08</w:t>
            </w:r>
          </w:p>
        </w:tc>
      </w:tr>
      <w:tr w:rsidR="005623AB" w:rsidRPr="005623AB" w14:paraId="6C288126" w14:textId="77777777" w:rsidTr="00CE40CC">
        <w:trPr>
          <w:trHeight w:val="270"/>
        </w:trPr>
        <w:tc>
          <w:tcPr>
            <w:tcW w:w="817" w:type="dxa"/>
            <w:shd w:val="clear" w:color="auto" w:fill="auto"/>
          </w:tcPr>
          <w:p w14:paraId="58E16718" w14:textId="77777777" w:rsidR="00FC0277" w:rsidRPr="005623AB" w:rsidRDefault="00FC0277" w:rsidP="00FC0277">
            <w:pPr>
              <w:numPr>
                <w:ilvl w:val="0"/>
                <w:numId w:val="3"/>
              </w:numPr>
              <w:jc w:val="right"/>
            </w:pPr>
          </w:p>
        </w:tc>
        <w:tc>
          <w:tcPr>
            <w:tcW w:w="1985" w:type="dxa"/>
          </w:tcPr>
          <w:p w14:paraId="5A3CEE57" w14:textId="4B0F6C20" w:rsidR="00FC0277" w:rsidRPr="005623AB" w:rsidRDefault="00FC0277" w:rsidP="00FC0277">
            <w:r w:rsidRPr="005623AB">
              <w:t xml:space="preserve">Antakalnio gatvė </w:t>
            </w:r>
          </w:p>
        </w:tc>
        <w:tc>
          <w:tcPr>
            <w:tcW w:w="1417" w:type="dxa"/>
          </w:tcPr>
          <w:p w14:paraId="6E906BA6" w14:textId="40436797" w:rsidR="00FC0277" w:rsidRPr="005623AB" w:rsidRDefault="00045AA6" w:rsidP="00FC0277">
            <w:r w:rsidRPr="005623AB">
              <w:t>Kurklių II k., Anykščių r. sav.</w:t>
            </w:r>
          </w:p>
        </w:tc>
        <w:tc>
          <w:tcPr>
            <w:tcW w:w="1843" w:type="dxa"/>
          </w:tcPr>
          <w:p w14:paraId="357EBCA9" w14:textId="292A1712" w:rsidR="00FC0277" w:rsidRPr="005623AB" w:rsidRDefault="00FC0277" w:rsidP="004A5AE8">
            <w:pPr>
              <w:jc w:val="center"/>
            </w:pPr>
            <w:r w:rsidRPr="005623AB">
              <w:t>4400-5679-1254</w:t>
            </w:r>
          </w:p>
        </w:tc>
        <w:tc>
          <w:tcPr>
            <w:tcW w:w="709" w:type="dxa"/>
          </w:tcPr>
          <w:p w14:paraId="5A1874E3" w14:textId="587351AC" w:rsidR="00FC0277" w:rsidRPr="005623AB" w:rsidRDefault="00FC0277" w:rsidP="004A5AE8">
            <w:pPr>
              <w:jc w:val="right"/>
            </w:pPr>
            <w:r w:rsidRPr="005623AB">
              <w:t>323</w:t>
            </w:r>
          </w:p>
        </w:tc>
        <w:tc>
          <w:tcPr>
            <w:tcW w:w="992" w:type="dxa"/>
            <w:shd w:val="clear" w:color="auto" w:fill="auto"/>
          </w:tcPr>
          <w:p w14:paraId="77490BF7" w14:textId="652A5EF6" w:rsidR="00FC0277" w:rsidRPr="005623AB" w:rsidRDefault="00774553" w:rsidP="004A5AE8">
            <w:pPr>
              <w:jc w:val="right"/>
            </w:pPr>
            <w:r w:rsidRPr="005623AB">
              <w:t>012536</w:t>
            </w:r>
          </w:p>
        </w:tc>
        <w:tc>
          <w:tcPr>
            <w:tcW w:w="1276" w:type="dxa"/>
          </w:tcPr>
          <w:p w14:paraId="485D0B53" w14:textId="58504E6C" w:rsidR="00FC0277" w:rsidRPr="005623AB" w:rsidRDefault="00FC0277" w:rsidP="004A5AE8">
            <w:pPr>
              <w:jc w:val="right"/>
            </w:pPr>
            <w:r w:rsidRPr="005623AB">
              <w:t>9212,00</w:t>
            </w:r>
          </w:p>
        </w:tc>
        <w:tc>
          <w:tcPr>
            <w:tcW w:w="1275" w:type="dxa"/>
          </w:tcPr>
          <w:p w14:paraId="34884E16" w14:textId="1BDD7541" w:rsidR="00FC0277" w:rsidRPr="005623AB" w:rsidRDefault="00FC0277" w:rsidP="004A5AE8">
            <w:pPr>
              <w:jc w:val="right"/>
            </w:pPr>
            <w:r w:rsidRPr="005623AB">
              <w:t>7830,32</w:t>
            </w:r>
          </w:p>
        </w:tc>
      </w:tr>
      <w:tr w:rsidR="005623AB" w:rsidRPr="005623AB" w14:paraId="5539D6C2" w14:textId="77777777" w:rsidTr="00CE40CC">
        <w:trPr>
          <w:trHeight w:val="270"/>
        </w:trPr>
        <w:tc>
          <w:tcPr>
            <w:tcW w:w="817" w:type="dxa"/>
            <w:shd w:val="clear" w:color="auto" w:fill="auto"/>
          </w:tcPr>
          <w:p w14:paraId="67DBD96E" w14:textId="77777777" w:rsidR="00FC0277" w:rsidRPr="005623AB" w:rsidRDefault="00FC0277" w:rsidP="00FC0277">
            <w:pPr>
              <w:numPr>
                <w:ilvl w:val="0"/>
                <w:numId w:val="3"/>
              </w:numPr>
              <w:jc w:val="right"/>
            </w:pPr>
          </w:p>
        </w:tc>
        <w:tc>
          <w:tcPr>
            <w:tcW w:w="1985" w:type="dxa"/>
          </w:tcPr>
          <w:p w14:paraId="78315222" w14:textId="44CF3FBF" w:rsidR="00FC0277" w:rsidRPr="005623AB" w:rsidRDefault="00FC0277" w:rsidP="00FC0277">
            <w:r w:rsidRPr="005623AB">
              <w:t xml:space="preserve">Lenktoji gatvė </w:t>
            </w:r>
          </w:p>
        </w:tc>
        <w:tc>
          <w:tcPr>
            <w:tcW w:w="1417" w:type="dxa"/>
          </w:tcPr>
          <w:p w14:paraId="1728E840" w14:textId="1BB85759" w:rsidR="00FC0277" w:rsidRPr="005623AB" w:rsidRDefault="00045AA6" w:rsidP="00FC0277">
            <w:r w:rsidRPr="005623AB">
              <w:t>Kurklių II k., Anykščių r. sav.</w:t>
            </w:r>
          </w:p>
        </w:tc>
        <w:tc>
          <w:tcPr>
            <w:tcW w:w="1843" w:type="dxa"/>
          </w:tcPr>
          <w:p w14:paraId="1762A982" w14:textId="48C4B19F" w:rsidR="00FC0277" w:rsidRPr="005623AB" w:rsidRDefault="00FC0277" w:rsidP="004A5AE8">
            <w:pPr>
              <w:jc w:val="center"/>
            </w:pPr>
            <w:r w:rsidRPr="005623AB">
              <w:t>4400-5678-8282</w:t>
            </w:r>
          </w:p>
        </w:tc>
        <w:tc>
          <w:tcPr>
            <w:tcW w:w="709" w:type="dxa"/>
          </w:tcPr>
          <w:p w14:paraId="3F0D93ED" w14:textId="041A65E0" w:rsidR="00FC0277" w:rsidRPr="005623AB" w:rsidRDefault="00FC0277" w:rsidP="004A5AE8">
            <w:pPr>
              <w:jc w:val="right"/>
            </w:pPr>
            <w:r w:rsidRPr="005623AB">
              <w:t>366</w:t>
            </w:r>
          </w:p>
        </w:tc>
        <w:tc>
          <w:tcPr>
            <w:tcW w:w="992" w:type="dxa"/>
            <w:shd w:val="clear" w:color="auto" w:fill="auto"/>
          </w:tcPr>
          <w:p w14:paraId="06F0D1AE" w14:textId="4004EEEE" w:rsidR="00FC0277" w:rsidRPr="005623AB" w:rsidRDefault="00774553" w:rsidP="004A5AE8">
            <w:pPr>
              <w:jc w:val="right"/>
            </w:pPr>
            <w:r w:rsidRPr="005623AB">
              <w:t>012538</w:t>
            </w:r>
          </w:p>
        </w:tc>
        <w:tc>
          <w:tcPr>
            <w:tcW w:w="1276" w:type="dxa"/>
          </w:tcPr>
          <w:p w14:paraId="5FA8A6DF" w14:textId="64ACAAFD" w:rsidR="00FC0277" w:rsidRPr="005623AB" w:rsidRDefault="00FC0277" w:rsidP="004A5AE8">
            <w:pPr>
              <w:jc w:val="right"/>
            </w:pPr>
            <w:r w:rsidRPr="005623AB">
              <w:t>3602,00</w:t>
            </w:r>
          </w:p>
        </w:tc>
        <w:tc>
          <w:tcPr>
            <w:tcW w:w="1275" w:type="dxa"/>
          </w:tcPr>
          <w:p w14:paraId="6416AEB9" w14:textId="4F28976F" w:rsidR="00FC0277" w:rsidRPr="005623AB" w:rsidRDefault="00FC0277" w:rsidP="004A5AE8">
            <w:pPr>
              <w:jc w:val="right"/>
            </w:pPr>
            <w:r w:rsidRPr="005623AB">
              <w:t>3061,64</w:t>
            </w:r>
          </w:p>
        </w:tc>
      </w:tr>
      <w:tr w:rsidR="005623AB" w:rsidRPr="005623AB" w14:paraId="2456ADD9" w14:textId="77777777" w:rsidTr="00CE40CC">
        <w:trPr>
          <w:trHeight w:val="270"/>
        </w:trPr>
        <w:tc>
          <w:tcPr>
            <w:tcW w:w="817" w:type="dxa"/>
            <w:shd w:val="clear" w:color="auto" w:fill="auto"/>
          </w:tcPr>
          <w:p w14:paraId="26F0AB5E" w14:textId="77777777" w:rsidR="00FC0277" w:rsidRPr="005623AB" w:rsidRDefault="00FC0277" w:rsidP="00FC0277">
            <w:pPr>
              <w:numPr>
                <w:ilvl w:val="0"/>
                <w:numId w:val="3"/>
              </w:numPr>
              <w:jc w:val="right"/>
            </w:pPr>
          </w:p>
        </w:tc>
        <w:tc>
          <w:tcPr>
            <w:tcW w:w="1985" w:type="dxa"/>
          </w:tcPr>
          <w:p w14:paraId="79EAF549" w14:textId="5DCD672A" w:rsidR="00FC0277" w:rsidRPr="005623AB" w:rsidRDefault="00FC0277" w:rsidP="00FC0277">
            <w:r w:rsidRPr="005623AB">
              <w:t xml:space="preserve">Miško gatvė </w:t>
            </w:r>
          </w:p>
        </w:tc>
        <w:tc>
          <w:tcPr>
            <w:tcW w:w="1417" w:type="dxa"/>
          </w:tcPr>
          <w:p w14:paraId="45D0DDF1" w14:textId="5CF8112B" w:rsidR="00FC0277" w:rsidRPr="005623AB" w:rsidRDefault="00045AA6" w:rsidP="00FC0277">
            <w:r w:rsidRPr="005623AB">
              <w:t>Kurklių II k., Anykščių r. sav.</w:t>
            </w:r>
          </w:p>
        </w:tc>
        <w:tc>
          <w:tcPr>
            <w:tcW w:w="1843" w:type="dxa"/>
          </w:tcPr>
          <w:p w14:paraId="78DF3A18" w14:textId="3CDF05FE" w:rsidR="00FC0277" w:rsidRPr="005623AB" w:rsidRDefault="00FC0277" w:rsidP="004A5AE8">
            <w:pPr>
              <w:jc w:val="center"/>
            </w:pPr>
            <w:r w:rsidRPr="005623AB">
              <w:t>4400-5678-8293</w:t>
            </w:r>
          </w:p>
        </w:tc>
        <w:tc>
          <w:tcPr>
            <w:tcW w:w="709" w:type="dxa"/>
          </w:tcPr>
          <w:p w14:paraId="26C498DD" w14:textId="67507588" w:rsidR="00FC0277" w:rsidRPr="005623AB" w:rsidRDefault="00FC0277" w:rsidP="004A5AE8">
            <w:pPr>
              <w:jc w:val="right"/>
            </w:pPr>
            <w:r w:rsidRPr="005623AB">
              <w:t>205</w:t>
            </w:r>
          </w:p>
        </w:tc>
        <w:tc>
          <w:tcPr>
            <w:tcW w:w="992" w:type="dxa"/>
            <w:shd w:val="clear" w:color="auto" w:fill="auto"/>
          </w:tcPr>
          <w:p w14:paraId="5F2930B9" w14:textId="2E6948C4" w:rsidR="00FC0277" w:rsidRPr="005623AB" w:rsidRDefault="00774553" w:rsidP="004A5AE8">
            <w:pPr>
              <w:jc w:val="right"/>
            </w:pPr>
            <w:r w:rsidRPr="005623AB">
              <w:t>012540</w:t>
            </w:r>
          </w:p>
        </w:tc>
        <w:tc>
          <w:tcPr>
            <w:tcW w:w="1276" w:type="dxa"/>
          </w:tcPr>
          <w:p w14:paraId="4A3F0C43" w14:textId="634649E6" w:rsidR="00FC0277" w:rsidRPr="005623AB" w:rsidRDefault="00FC0277" w:rsidP="004A5AE8">
            <w:pPr>
              <w:jc w:val="right"/>
            </w:pPr>
            <w:r w:rsidRPr="005623AB">
              <w:t>5858,00</w:t>
            </w:r>
          </w:p>
        </w:tc>
        <w:tc>
          <w:tcPr>
            <w:tcW w:w="1275" w:type="dxa"/>
          </w:tcPr>
          <w:p w14:paraId="6FC6451F" w14:textId="1A8DEED3" w:rsidR="00FC0277" w:rsidRPr="005623AB" w:rsidRDefault="00FC0277" w:rsidP="004A5AE8">
            <w:pPr>
              <w:jc w:val="right"/>
            </w:pPr>
            <w:r w:rsidRPr="005623AB">
              <w:t>4979,24</w:t>
            </w:r>
          </w:p>
        </w:tc>
      </w:tr>
      <w:tr w:rsidR="005623AB" w:rsidRPr="005623AB" w14:paraId="7C6C511C" w14:textId="77777777" w:rsidTr="00CE40CC">
        <w:trPr>
          <w:trHeight w:val="270"/>
        </w:trPr>
        <w:tc>
          <w:tcPr>
            <w:tcW w:w="817" w:type="dxa"/>
            <w:shd w:val="clear" w:color="auto" w:fill="auto"/>
          </w:tcPr>
          <w:p w14:paraId="2C5833C7" w14:textId="77777777" w:rsidR="00FC0277" w:rsidRPr="005623AB" w:rsidRDefault="00FC0277" w:rsidP="00FC0277">
            <w:pPr>
              <w:numPr>
                <w:ilvl w:val="0"/>
                <w:numId w:val="3"/>
              </w:numPr>
              <w:jc w:val="right"/>
            </w:pPr>
          </w:p>
        </w:tc>
        <w:tc>
          <w:tcPr>
            <w:tcW w:w="1985" w:type="dxa"/>
          </w:tcPr>
          <w:p w14:paraId="4EC719E1" w14:textId="2BFB9BDD" w:rsidR="00FC0277" w:rsidRPr="005623AB" w:rsidRDefault="00FC0277" w:rsidP="00FC0277">
            <w:proofErr w:type="spellStart"/>
            <w:r w:rsidRPr="005623AB">
              <w:t>Obelynės</w:t>
            </w:r>
            <w:proofErr w:type="spellEnd"/>
            <w:r w:rsidRPr="005623AB">
              <w:t xml:space="preserve"> gatvė </w:t>
            </w:r>
          </w:p>
        </w:tc>
        <w:tc>
          <w:tcPr>
            <w:tcW w:w="1417" w:type="dxa"/>
          </w:tcPr>
          <w:p w14:paraId="4738BC9B" w14:textId="493F7E62" w:rsidR="00FC0277" w:rsidRPr="005623AB" w:rsidRDefault="00045AA6" w:rsidP="00FC0277">
            <w:r w:rsidRPr="005623AB">
              <w:t>Kurklių II k., Anykščių r. sav.</w:t>
            </w:r>
          </w:p>
        </w:tc>
        <w:tc>
          <w:tcPr>
            <w:tcW w:w="1843" w:type="dxa"/>
          </w:tcPr>
          <w:p w14:paraId="66A8676A" w14:textId="52F5A3F5" w:rsidR="00FC0277" w:rsidRPr="005623AB" w:rsidRDefault="00FC0277" w:rsidP="004A5AE8">
            <w:pPr>
              <w:jc w:val="center"/>
            </w:pPr>
            <w:r w:rsidRPr="005623AB">
              <w:t>4400-5678-8339</w:t>
            </w:r>
          </w:p>
        </w:tc>
        <w:tc>
          <w:tcPr>
            <w:tcW w:w="709" w:type="dxa"/>
          </w:tcPr>
          <w:p w14:paraId="659436EE" w14:textId="382F03C1" w:rsidR="00FC0277" w:rsidRPr="005623AB" w:rsidRDefault="00FC0277" w:rsidP="004A5AE8">
            <w:pPr>
              <w:jc w:val="right"/>
            </w:pPr>
            <w:r w:rsidRPr="005623AB">
              <w:t>550</w:t>
            </w:r>
          </w:p>
        </w:tc>
        <w:tc>
          <w:tcPr>
            <w:tcW w:w="992" w:type="dxa"/>
            <w:shd w:val="clear" w:color="auto" w:fill="auto"/>
          </w:tcPr>
          <w:p w14:paraId="020C381C" w14:textId="72BC3B0B" w:rsidR="00FC0277" w:rsidRPr="005623AB" w:rsidRDefault="00774553" w:rsidP="004A5AE8">
            <w:pPr>
              <w:jc w:val="right"/>
            </w:pPr>
            <w:r w:rsidRPr="005623AB">
              <w:t>012541</w:t>
            </w:r>
          </w:p>
        </w:tc>
        <w:tc>
          <w:tcPr>
            <w:tcW w:w="1276" w:type="dxa"/>
          </w:tcPr>
          <w:p w14:paraId="29D13003" w14:textId="520FC834" w:rsidR="00FC0277" w:rsidRPr="005623AB" w:rsidRDefault="00FC0277" w:rsidP="004A5AE8">
            <w:pPr>
              <w:jc w:val="right"/>
            </w:pPr>
            <w:r w:rsidRPr="005623AB">
              <w:t>12333,00</w:t>
            </w:r>
          </w:p>
        </w:tc>
        <w:tc>
          <w:tcPr>
            <w:tcW w:w="1275" w:type="dxa"/>
          </w:tcPr>
          <w:p w14:paraId="592BB284" w14:textId="42804B88" w:rsidR="00FC0277" w:rsidRPr="005623AB" w:rsidRDefault="00FC0277" w:rsidP="004A5AE8">
            <w:pPr>
              <w:jc w:val="right"/>
            </w:pPr>
            <w:r w:rsidRPr="005623AB">
              <w:t>10482,96</w:t>
            </w:r>
          </w:p>
        </w:tc>
      </w:tr>
      <w:tr w:rsidR="005623AB" w:rsidRPr="005623AB" w14:paraId="4C96E1F4" w14:textId="77777777" w:rsidTr="00CE40CC">
        <w:trPr>
          <w:trHeight w:val="270"/>
        </w:trPr>
        <w:tc>
          <w:tcPr>
            <w:tcW w:w="817" w:type="dxa"/>
            <w:shd w:val="clear" w:color="auto" w:fill="auto"/>
          </w:tcPr>
          <w:p w14:paraId="6270933C" w14:textId="77777777" w:rsidR="00FC0277" w:rsidRPr="005623AB" w:rsidRDefault="00FC0277" w:rsidP="00FC0277">
            <w:pPr>
              <w:numPr>
                <w:ilvl w:val="0"/>
                <w:numId w:val="3"/>
              </w:numPr>
              <w:jc w:val="right"/>
            </w:pPr>
          </w:p>
        </w:tc>
        <w:tc>
          <w:tcPr>
            <w:tcW w:w="1985" w:type="dxa"/>
          </w:tcPr>
          <w:p w14:paraId="13CD4C93" w14:textId="38911656" w:rsidR="00FC0277" w:rsidRPr="005623AB" w:rsidRDefault="00FC0277" w:rsidP="00FC0277">
            <w:r w:rsidRPr="005623AB">
              <w:t>Šaltinio gatvė</w:t>
            </w:r>
          </w:p>
        </w:tc>
        <w:tc>
          <w:tcPr>
            <w:tcW w:w="1417" w:type="dxa"/>
          </w:tcPr>
          <w:p w14:paraId="45FF6CD5" w14:textId="065ABC6A" w:rsidR="00FC0277" w:rsidRPr="005623AB" w:rsidRDefault="00045AA6" w:rsidP="00FC0277">
            <w:r w:rsidRPr="005623AB">
              <w:t>Kurklių II k., Anykščių r. sav.</w:t>
            </w:r>
          </w:p>
        </w:tc>
        <w:tc>
          <w:tcPr>
            <w:tcW w:w="1843" w:type="dxa"/>
          </w:tcPr>
          <w:p w14:paraId="72FF0184" w14:textId="349FE12B" w:rsidR="00FC0277" w:rsidRPr="005623AB" w:rsidRDefault="00FC0277" w:rsidP="004A5AE8">
            <w:pPr>
              <w:jc w:val="center"/>
            </w:pPr>
            <w:r w:rsidRPr="005623AB">
              <w:t>4400-5678-8348</w:t>
            </w:r>
          </w:p>
        </w:tc>
        <w:tc>
          <w:tcPr>
            <w:tcW w:w="709" w:type="dxa"/>
          </w:tcPr>
          <w:p w14:paraId="3BEA1280" w14:textId="3877D3F2" w:rsidR="00FC0277" w:rsidRPr="005623AB" w:rsidRDefault="00FC0277" w:rsidP="004A5AE8">
            <w:pPr>
              <w:jc w:val="right"/>
            </w:pPr>
            <w:r w:rsidRPr="005623AB">
              <w:t>521</w:t>
            </w:r>
          </w:p>
        </w:tc>
        <w:tc>
          <w:tcPr>
            <w:tcW w:w="992" w:type="dxa"/>
            <w:shd w:val="clear" w:color="auto" w:fill="auto"/>
          </w:tcPr>
          <w:p w14:paraId="1DD4818F" w14:textId="2F7CE9C7" w:rsidR="00FC0277" w:rsidRPr="005623AB" w:rsidRDefault="00774553" w:rsidP="004A5AE8">
            <w:pPr>
              <w:jc w:val="right"/>
            </w:pPr>
            <w:r w:rsidRPr="005623AB">
              <w:t>012543</w:t>
            </w:r>
          </w:p>
        </w:tc>
        <w:tc>
          <w:tcPr>
            <w:tcW w:w="1276" w:type="dxa"/>
          </w:tcPr>
          <w:p w14:paraId="7C7B023E" w14:textId="4EDE75AD" w:rsidR="00FC0277" w:rsidRPr="005623AB" w:rsidRDefault="00FC0277" w:rsidP="004A5AE8">
            <w:pPr>
              <w:jc w:val="right"/>
            </w:pPr>
            <w:r w:rsidRPr="005623AB">
              <w:t>11707,00</w:t>
            </w:r>
          </w:p>
        </w:tc>
        <w:tc>
          <w:tcPr>
            <w:tcW w:w="1275" w:type="dxa"/>
          </w:tcPr>
          <w:p w14:paraId="161206AD" w14:textId="47553C73" w:rsidR="00FC0277" w:rsidRPr="005623AB" w:rsidRDefault="00FC0277" w:rsidP="004A5AE8">
            <w:pPr>
              <w:jc w:val="right"/>
            </w:pPr>
            <w:r w:rsidRPr="005623AB">
              <w:t>9950,92</w:t>
            </w:r>
          </w:p>
        </w:tc>
      </w:tr>
      <w:tr w:rsidR="005623AB" w:rsidRPr="005623AB" w14:paraId="6EAA56FF" w14:textId="77777777" w:rsidTr="00CE40CC">
        <w:trPr>
          <w:trHeight w:val="270"/>
        </w:trPr>
        <w:tc>
          <w:tcPr>
            <w:tcW w:w="817" w:type="dxa"/>
            <w:shd w:val="clear" w:color="auto" w:fill="auto"/>
          </w:tcPr>
          <w:p w14:paraId="536735F1" w14:textId="77777777" w:rsidR="00FC0277" w:rsidRPr="005623AB" w:rsidRDefault="00FC0277" w:rsidP="00FC0277">
            <w:pPr>
              <w:numPr>
                <w:ilvl w:val="0"/>
                <w:numId w:val="3"/>
              </w:numPr>
              <w:jc w:val="right"/>
            </w:pPr>
          </w:p>
        </w:tc>
        <w:tc>
          <w:tcPr>
            <w:tcW w:w="1985" w:type="dxa"/>
          </w:tcPr>
          <w:p w14:paraId="398D3265" w14:textId="37F8D6C8" w:rsidR="00FC0277" w:rsidRPr="005623AB" w:rsidRDefault="00FC0277" w:rsidP="00FC0277">
            <w:r w:rsidRPr="005623AB">
              <w:t>Šermukšnių gatvė</w:t>
            </w:r>
          </w:p>
        </w:tc>
        <w:tc>
          <w:tcPr>
            <w:tcW w:w="1417" w:type="dxa"/>
          </w:tcPr>
          <w:p w14:paraId="78D33058" w14:textId="5A23B842" w:rsidR="00FC0277" w:rsidRPr="005623AB" w:rsidRDefault="00045AA6" w:rsidP="00FC0277">
            <w:r w:rsidRPr="005623AB">
              <w:t>Kurklių II k., Anykščių r. sav.</w:t>
            </w:r>
          </w:p>
        </w:tc>
        <w:tc>
          <w:tcPr>
            <w:tcW w:w="1843" w:type="dxa"/>
          </w:tcPr>
          <w:p w14:paraId="58F29023" w14:textId="748E0F6D" w:rsidR="00FC0277" w:rsidRPr="005623AB" w:rsidRDefault="00FC0277" w:rsidP="004A5AE8">
            <w:pPr>
              <w:jc w:val="center"/>
            </w:pPr>
            <w:r w:rsidRPr="005623AB">
              <w:t>4400-5678-8350</w:t>
            </w:r>
          </w:p>
        </w:tc>
        <w:tc>
          <w:tcPr>
            <w:tcW w:w="709" w:type="dxa"/>
          </w:tcPr>
          <w:p w14:paraId="6C906568" w14:textId="019AE13C" w:rsidR="00FC0277" w:rsidRPr="005623AB" w:rsidRDefault="00FC0277" w:rsidP="004A5AE8">
            <w:pPr>
              <w:jc w:val="right"/>
            </w:pPr>
            <w:r w:rsidRPr="005623AB">
              <w:t>294</w:t>
            </w:r>
          </w:p>
        </w:tc>
        <w:tc>
          <w:tcPr>
            <w:tcW w:w="992" w:type="dxa"/>
            <w:shd w:val="clear" w:color="auto" w:fill="auto"/>
          </w:tcPr>
          <w:p w14:paraId="7A8F26B0" w14:textId="2A416A6B" w:rsidR="00FC0277" w:rsidRPr="005623AB" w:rsidRDefault="00774553" w:rsidP="004A5AE8">
            <w:pPr>
              <w:jc w:val="right"/>
            </w:pPr>
            <w:r w:rsidRPr="005623AB">
              <w:t>012544</w:t>
            </w:r>
          </w:p>
        </w:tc>
        <w:tc>
          <w:tcPr>
            <w:tcW w:w="1276" w:type="dxa"/>
          </w:tcPr>
          <w:p w14:paraId="60CC1AF5" w14:textId="2BFCD003" w:rsidR="00FC0277" w:rsidRPr="005623AB" w:rsidRDefault="00FC0277" w:rsidP="004A5AE8">
            <w:pPr>
              <w:jc w:val="right"/>
            </w:pPr>
            <w:r w:rsidRPr="005623AB">
              <w:t>8690,00</w:t>
            </w:r>
          </w:p>
        </w:tc>
        <w:tc>
          <w:tcPr>
            <w:tcW w:w="1275" w:type="dxa"/>
          </w:tcPr>
          <w:p w14:paraId="11330DEF" w14:textId="1CC4BA77" w:rsidR="00FC0277" w:rsidRPr="005623AB" w:rsidRDefault="00FC0277" w:rsidP="004A5AE8">
            <w:pPr>
              <w:jc w:val="right"/>
            </w:pPr>
            <w:r w:rsidRPr="005623AB">
              <w:t>7386,44</w:t>
            </w:r>
          </w:p>
        </w:tc>
      </w:tr>
      <w:tr w:rsidR="005623AB" w:rsidRPr="005623AB" w14:paraId="63419F43" w14:textId="77777777" w:rsidTr="00CE40CC">
        <w:trPr>
          <w:trHeight w:val="270"/>
        </w:trPr>
        <w:tc>
          <w:tcPr>
            <w:tcW w:w="817" w:type="dxa"/>
            <w:shd w:val="clear" w:color="auto" w:fill="auto"/>
          </w:tcPr>
          <w:p w14:paraId="17D8784A" w14:textId="77777777" w:rsidR="00FC0277" w:rsidRPr="005623AB" w:rsidRDefault="00FC0277" w:rsidP="00FC0277">
            <w:pPr>
              <w:numPr>
                <w:ilvl w:val="0"/>
                <w:numId w:val="3"/>
              </w:numPr>
              <w:jc w:val="right"/>
            </w:pPr>
          </w:p>
        </w:tc>
        <w:tc>
          <w:tcPr>
            <w:tcW w:w="1985" w:type="dxa"/>
          </w:tcPr>
          <w:p w14:paraId="668B67E7" w14:textId="27C7E358" w:rsidR="00FC0277" w:rsidRPr="005623AB" w:rsidRDefault="00FC0277" w:rsidP="00FC0277">
            <w:r w:rsidRPr="005623AB">
              <w:t>Tujų gatvė</w:t>
            </w:r>
          </w:p>
        </w:tc>
        <w:tc>
          <w:tcPr>
            <w:tcW w:w="1417" w:type="dxa"/>
          </w:tcPr>
          <w:p w14:paraId="0D1DEB87" w14:textId="3D9449EA" w:rsidR="00FC0277" w:rsidRPr="005623AB" w:rsidRDefault="00045AA6" w:rsidP="00FC0277">
            <w:r w:rsidRPr="005623AB">
              <w:t>Kurklių II k., Anykščių r. sav.</w:t>
            </w:r>
          </w:p>
        </w:tc>
        <w:tc>
          <w:tcPr>
            <w:tcW w:w="1843" w:type="dxa"/>
          </w:tcPr>
          <w:p w14:paraId="4FE14F04" w14:textId="08F2BC84" w:rsidR="00FC0277" w:rsidRPr="005623AB" w:rsidRDefault="00FC0277" w:rsidP="004A5AE8">
            <w:pPr>
              <w:jc w:val="center"/>
            </w:pPr>
            <w:r w:rsidRPr="005623AB">
              <w:t>4400-5678-8371</w:t>
            </w:r>
          </w:p>
        </w:tc>
        <w:tc>
          <w:tcPr>
            <w:tcW w:w="709" w:type="dxa"/>
          </w:tcPr>
          <w:p w14:paraId="11A13668" w14:textId="2554F554" w:rsidR="00FC0277" w:rsidRPr="005623AB" w:rsidRDefault="00FC0277" w:rsidP="004A5AE8">
            <w:pPr>
              <w:jc w:val="right"/>
            </w:pPr>
            <w:r w:rsidRPr="005623AB">
              <w:t>219</w:t>
            </w:r>
          </w:p>
        </w:tc>
        <w:tc>
          <w:tcPr>
            <w:tcW w:w="992" w:type="dxa"/>
            <w:shd w:val="clear" w:color="auto" w:fill="auto"/>
          </w:tcPr>
          <w:p w14:paraId="70B0E11C" w14:textId="2D0E4494" w:rsidR="00FC0277" w:rsidRPr="005623AB" w:rsidRDefault="00774553" w:rsidP="004A5AE8">
            <w:pPr>
              <w:jc w:val="right"/>
            </w:pPr>
            <w:r w:rsidRPr="005623AB">
              <w:t>012545</w:t>
            </w:r>
          </w:p>
        </w:tc>
        <w:tc>
          <w:tcPr>
            <w:tcW w:w="1276" w:type="dxa"/>
          </w:tcPr>
          <w:p w14:paraId="4CB8EB41" w14:textId="4232239F" w:rsidR="00FC0277" w:rsidRPr="005623AB" w:rsidRDefault="00FC0277" w:rsidP="004A5AE8">
            <w:pPr>
              <w:jc w:val="right"/>
            </w:pPr>
            <w:r w:rsidRPr="005623AB">
              <w:t>6298,00</w:t>
            </w:r>
          </w:p>
        </w:tc>
        <w:tc>
          <w:tcPr>
            <w:tcW w:w="1275" w:type="dxa"/>
          </w:tcPr>
          <w:p w14:paraId="6D25EEA8" w14:textId="188D740A" w:rsidR="00FC0277" w:rsidRPr="005623AB" w:rsidRDefault="00FC0277" w:rsidP="004A5AE8">
            <w:pPr>
              <w:jc w:val="right"/>
            </w:pPr>
            <w:r w:rsidRPr="005623AB">
              <w:t>5353,36</w:t>
            </w:r>
          </w:p>
        </w:tc>
      </w:tr>
      <w:tr w:rsidR="005623AB" w:rsidRPr="005623AB" w14:paraId="2EE31F5F" w14:textId="77777777" w:rsidTr="00CE40CC">
        <w:trPr>
          <w:trHeight w:val="270"/>
        </w:trPr>
        <w:tc>
          <w:tcPr>
            <w:tcW w:w="817" w:type="dxa"/>
            <w:shd w:val="clear" w:color="auto" w:fill="auto"/>
          </w:tcPr>
          <w:p w14:paraId="6787AD79" w14:textId="77777777" w:rsidR="00FC0277" w:rsidRPr="005623AB" w:rsidRDefault="00FC0277" w:rsidP="00FC0277">
            <w:pPr>
              <w:numPr>
                <w:ilvl w:val="0"/>
                <w:numId w:val="3"/>
              </w:numPr>
              <w:jc w:val="right"/>
            </w:pPr>
          </w:p>
        </w:tc>
        <w:tc>
          <w:tcPr>
            <w:tcW w:w="1985" w:type="dxa"/>
          </w:tcPr>
          <w:p w14:paraId="5B16D685" w14:textId="3A69721F" w:rsidR="00FC0277" w:rsidRPr="005623AB" w:rsidRDefault="00FC0277" w:rsidP="00FC0277">
            <w:r w:rsidRPr="005623AB">
              <w:t xml:space="preserve">Anykščių gatvė </w:t>
            </w:r>
          </w:p>
        </w:tc>
        <w:tc>
          <w:tcPr>
            <w:tcW w:w="1417" w:type="dxa"/>
          </w:tcPr>
          <w:p w14:paraId="163084CF" w14:textId="2CF85373" w:rsidR="00FC0277" w:rsidRPr="005623AB" w:rsidRDefault="00045AA6" w:rsidP="00FC0277">
            <w:r w:rsidRPr="005623AB">
              <w:t>Troškūnų m., Anykščių r. sav.</w:t>
            </w:r>
          </w:p>
        </w:tc>
        <w:tc>
          <w:tcPr>
            <w:tcW w:w="1843" w:type="dxa"/>
          </w:tcPr>
          <w:p w14:paraId="5E63C088" w14:textId="6336C76D" w:rsidR="00FC0277" w:rsidRPr="005623AB" w:rsidRDefault="00FC0277" w:rsidP="004A5AE8">
            <w:pPr>
              <w:jc w:val="center"/>
            </w:pPr>
            <w:r w:rsidRPr="005623AB">
              <w:t>3497-2026-2011</w:t>
            </w:r>
          </w:p>
        </w:tc>
        <w:tc>
          <w:tcPr>
            <w:tcW w:w="709" w:type="dxa"/>
          </w:tcPr>
          <w:p w14:paraId="33DDF840" w14:textId="08DA87DB" w:rsidR="00FC0277" w:rsidRPr="005623AB" w:rsidRDefault="00FC0277" w:rsidP="004A5AE8">
            <w:pPr>
              <w:jc w:val="right"/>
            </w:pPr>
            <w:r w:rsidRPr="005623AB">
              <w:t>133</w:t>
            </w:r>
          </w:p>
        </w:tc>
        <w:tc>
          <w:tcPr>
            <w:tcW w:w="992" w:type="dxa"/>
            <w:shd w:val="clear" w:color="auto" w:fill="auto"/>
          </w:tcPr>
          <w:p w14:paraId="658976BB" w14:textId="3F5C27DE" w:rsidR="00FC0277" w:rsidRPr="005623AB" w:rsidRDefault="00774553" w:rsidP="004A5AE8">
            <w:pPr>
              <w:jc w:val="right"/>
            </w:pPr>
            <w:r w:rsidRPr="005623AB">
              <w:t>003150</w:t>
            </w:r>
          </w:p>
        </w:tc>
        <w:tc>
          <w:tcPr>
            <w:tcW w:w="1276" w:type="dxa"/>
          </w:tcPr>
          <w:p w14:paraId="659CC8B6" w14:textId="05A95EFB" w:rsidR="00FC0277" w:rsidRPr="005623AB" w:rsidRDefault="00FC0277" w:rsidP="004A5AE8">
            <w:pPr>
              <w:jc w:val="right"/>
            </w:pPr>
            <w:r w:rsidRPr="005623AB">
              <w:t>26775,65</w:t>
            </w:r>
          </w:p>
        </w:tc>
        <w:tc>
          <w:tcPr>
            <w:tcW w:w="1275" w:type="dxa"/>
          </w:tcPr>
          <w:p w14:paraId="4ACCD3B8" w14:textId="4DAD7144" w:rsidR="00FC0277" w:rsidRPr="005623AB" w:rsidRDefault="00FC0277" w:rsidP="004A5AE8">
            <w:pPr>
              <w:jc w:val="right"/>
            </w:pPr>
            <w:r w:rsidRPr="005623AB">
              <w:t>3810,75</w:t>
            </w:r>
          </w:p>
        </w:tc>
      </w:tr>
      <w:tr w:rsidR="005623AB" w:rsidRPr="005623AB" w14:paraId="41ADBD0D" w14:textId="77777777" w:rsidTr="00CE40CC">
        <w:trPr>
          <w:trHeight w:val="270"/>
        </w:trPr>
        <w:tc>
          <w:tcPr>
            <w:tcW w:w="817" w:type="dxa"/>
            <w:shd w:val="clear" w:color="auto" w:fill="auto"/>
          </w:tcPr>
          <w:p w14:paraId="5A375E12" w14:textId="77777777" w:rsidR="00FC0277" w:rsidRPr="005623AB" w:rsidRDefault="00FC0277" w:rsidP="00FC0277">
            <w:pPr>
              <w:numPr>
                <w:ilvl w:val="0"/>
                <w:numId w:val="3"/>
              </w:numPr>
              <w:jc w:val="right"/>
            </w:pPr>
          </w:p>
        </w:tc>
        <w:tc>
          <w:tcPr>
            <w:tcW w:w="1985" w:type="dxa"/>
          </w:tcPr>
          <w:p w14:paraId="1920BB39" w14:textId="7A4BF037" w:rsidR="00FC0277" w:rsidRPr="005623AB" w:rsidRDefault="00FC0277" w:rsidP="00FC0277">
            <w:r w:rsidRPr="005623AB">
              <w:t xml:space="preserve">Birutės gatvė </w:t>
            </w:r>
          </w:p>
        </w:tc>
        <w:tc>
          <w:tcPr>
            <w:tcW w:w="1417" w:type="dxa"/>
          </w:tcPr>
          <w:p w14:paraId="17BB35A7" w14:textId="6EC4E045" w:rsidR="00FC0277" w:rsidRPr="005623AB" w:rsidRDefault="00045AA6" w:rsidP="00FC0277">
            <w:r w:rsidRPr="005623AB">
              <w:t>Troškūnų m., Anykščių r. sav.</w:t>
            </w:r>
          </w:p>
        </w:tc>
        <w:tc>
          <w:tcPr>
            <w:tcW w:w="1843" w:type="dxa"/>
          </w:tcPr>
          <w:p w14:paraId="04060723" w14:textId="478D98A2" w:rsidR="00FC0277" w:rsidRPr="005623AB" w:rsidRDefault="00FC0277" w:rsidP="004A5AE8">
            <w:pPr>
              <w:jc w:val="center"/>
            </w:pPr>
            <w:r w:rsidRPr="005623AB">
              <w:t>3497-2027-1010</w:t>
            </w:r>
          </w:p>
        </w:tc>
        <w:tc>
          <w:tcPr>
            <w:tcW w:w="709" w:type="dxa"/>
          </w:tcPr>
          <w:p w14:paraId="764C776B" w14:textId="4120FD96" w:rsidR="00FC0277" w:rsidRPr="005623AB" w:rsidRDefault="00FC0277" w:rsidP="004A5AE8">
            <w:pPr>
              <w:jc w:val="right"/>
            </w:pPr>
            <w:r w:rsidRPr="005623AB">
              <w:t>207</w:t>
            </w:r>
          </w:p>
        </w:tc>
        <w:tc>
          <w:tcPr>
            <w:tcW w:w="992" w:type="dxa"/>
            <w:shd w:val="clear" w:color="auto" w:fill="auto"/>
          </w:tcPr>
          <w:p w14:paraId="6E8E3C6E" w14:textId="5210DB0C" w:rsidR="00FC0277" w:rsidRPr="005623AB" w:rsidRDefault="00774553" w:rsidP="004A5AE8">
            <w:pPr>
              <w:jc w:val="right"/>
            </w:pPr>
            <w:r w:rsidRPr="005623AB">
              <w:t>003151</w:t>
            </w:r>
          </w:p>
        </w:tc>
        <w:tc>
          <w:tcPr>
            <w:tcW w:w="1276" w:type="dxa"/>
          </w:tcPr>
          <w:p w14:paraId="61B12BD7" w14:textId="11DF0C62" w:rsidR="00FC0277" w:rsidRPr="005623AB" w:rsidRDefault="00FC0277" w:rsidP="004A5AE8">
            <w:pPr>
              <w:jc w:val="right"/>
            </w:pPr>
            <w:r w:rsidRPr="005623AB">
              <w:t>10948,69</w:t>
            </w:r>
          </w:p>
        </w:tc>
        <w:tc>
          <w:tcPr>
            <w:tcW w:w="1275" w:type="dxa"/>
          </w:tcPr>
          <w:p w14:paraId="64EBB5E3" w14:textId="34EAB470" w:rsidR="00FC0277" w:rsidRPr="005623AB" w:rsidRDefault="00FC0277" w:rsidP="004A5AE8">
            <w:pPr>
              <w:jc w:val="right"/>
            </w:pPr>
            <w:r w:rsidRPr="005623AB">
              <w:t>547,72</w:t>
            </w:r>
          </w:p>
        </w:tc>
      </w:tr>
      <w:tr w:rsidR="005623AB" w:rsidRPr="005623AB" w14:paraId="6B97C967" w14:textId="77777777" w:rsidTr="00CE40CC">
        <w:trPr>
          <w:trHeight w:val="270"/>
        </w:trPr>
        <w:tc>
          <w:tcPr>
            <w:tcW w:w="817" w:type="dxa"/>
            <w:shd w:val="clear" w:color="auto" w:fill="auto"/>
          </w:tcPr>
          <w:p w14:paraId="413A71AA" w14:textId="77777777" w:rsidR="00FC0277" w:rsidRPr="005623AB" w:rsidRDefault="00FC0277" w:rsidP="00FC0277">
            <w:pPr>
              <w:numPr>
                <w:ilvl w:val="0"/>
                <w:numId w:val="3"/>
              </w:numPr>
              <w:jc w:val="right"/>
            </w:pPr>
          </w:p>
        </w:tc>
        <w:tc>
          <w:tcPr>
            <w:tcW w:w="1985" w:type="dxa"/>
          </w:tcPr>
          <w:p w14:paraId="7A276DB5" w14:textId="3F0E0FFA" w:rsidR="00FC0277" w:rsidRPr="005623AB" w:rsidRDefault="00FC0277" w:rsidP="00FC0277">
            <w:r w:rsidRPr="005623AB">
              <w:t>Draugystės gatvė</w:t>
            </w:r>
          </w:p>
        </w:tc>
        <w:tc>
          <w:tcPr>
            <w:tcW w:w="1417" w:type="dxa"/>
          </w:tcPr>
          <w:p w14:paraId="55A8A89F" w14:textId="6D3F8E6E" w:rsidR="00FC0277" w:rsidRPr="005623AB" w:rsidRDefault="00045AA6" w:rsidP="00FC0277">
            <w:r w:rsidRPr="005623AB">
              <w:t>Troškūnų m., Anykščių r. sav.</w:t>
            </w:r>
          </w:p>
        </w:tc>
        <w:tc>
          <w:tcPr>
            <w:tcW w:w="1843" w:type="dxa"/>
          </w:tcPr>
          <w:p w14:paraId="4259BCF2" w14:textId="1E25583E" w:rsidR="00FC0277" w:rsidRPr="005623AB" w:rsidRDefault="00FC0277" w:rsidP="004A5AE8">
            <w:pPr>
              <w:jc w:val="center"/>
            </w:pPr>
            <w:r w:rsidRPr="005623AB">
              <w:t>4400-5412-8811</w:t>
            </w:r>
          </w:p>
        </w:tc>
        <w:tc>
          <w:tcPr>
            <w:tcW w:w="709" w:type="dxa"/>
          </w:tcPr>
          <w:p w14:paraId="07B259F2" w14:textId="73CF31CD" w:rsidR="00FC0277" w:rsidRPr="005623AB" w:rsidRDefault="00FC0277" w:rsidP="004A5AE8">
            <w:pPr>
              <w:jc w:val="right"/>
            </w:pPr>
            <w:r w:rsidRPr="005623AB">
              <w:t>208</w:t>
            </w:r>
          </w:p>
        </w:tc>
        <w:tc>
          <w:tcPr>
            <w:tcW w:w="992" w:type="dxa"/>
            <w:shd w:val="clear" w:color="auto" w:fill="auto"/>
          </w:tcPr>
          <w:p w14:paraId="60315E12" w14:textId="18A502B1" w:rsidR="00FC0277" w:rsidRPr="005623AB" w:rsidRDefault="00774553" w:rsidP="004A5AE8">
            <w:pPr>
              <w:jc w:val="right"/>
            </w:pPr>
            <w:r w:rsidRPr="005623AB">
              <w:t>003153</w:t>
            </w:r>
          </w:p>
        </w:tc>
        <w:tc>
          <w:tcPr>
            <w:tcW w:w="1276" w:type="dxa"/>
          </w:tcPr>
          <w:p w14:paraId="60F2CB7A" w14:textId="2B19064E" w:rsidR="00FC0277" w:rsidRPr="005623AB" w:rsidRDefault="00FC0277" w:rsidP="004A5AE8">
            <w:pPr>
              <w:jc w:val="right"/>
            </w:pPr>
            <w:r w:rsidRPr="005623AB">
              <w:t>213471,86</w:t>
            </w:r>
          </w:p>
        </w:tc>
        <w:tc>
          <w:tcPr>
            <w:tcW w:w="1275" w:type="dxa"/>
          </w:tcPr>
          <w:p w14:paraId="5D74F996" w14:textId="7A139B19" w:rsidR="00FC0277" w:rsidRPr="005623AB" w:rsidRDefault="00FC0277" w:rsidP="004A5AE8">
            <w:pPr>
              <w:jc w:val="right"/>
            </w:pPr>
            <w:r w:rsidRPr="005623AB">
              <w:t>10679,46</w:t>
            </w:r>
          </w:p>
        </w:tc>
      </w:tr>
      <w:tr w:rsidR="005623AB" w:rsidRPr="005623AB" w14:paraId="5FB96BF2" w14:textId="77777777" w:rsidTr="00CE40CC">
        <w:trPr>
          <w:trHeight w:val="270"/>
        </w:trPr>
        <w:tc>
          <w:tcPr>
            <w:tcW w:w="817" w:type="dxa"/>
            <w:shd w:val="clear" w:color="auto" w:fill="auto"/>
          </w:tcPr>
          <w:p w14:paraId="3916736C" w14:textId="77777777" w:rsidR="00FC0277" w:rsidRPr="005623AB" w:rsidRDefault="00FC0277" w:rsidP="00FC0277">
            <w:pPr>
              <w:numPr>
                <w:ilvl w:val="0"/>
                <w:numId w:val="3"/>
              </w:numPr>
              <w:jc w:val="right"/>
            </w:pPr>
          </w:p>
        </w:tc>
        <w:tc>
          <w:tcPr>
            <w:tcW w:w="1985" w:type="dxa"/>
          </w:tcPr>
          <w:p w14:paraId="2D56CB94" w14:textId="1987BC3E" w:rsidR="00FC0277" w:rsidRPr="005623AB" w:rsidRDefault="00FC0277" w:rsidP="00FC0277">
            <w:r w:rsidRPr="005623AB">
              <w:t xml:space="preserve">Juostos gatvė </w:t>
            </w:r>
          </w:p>
        </w:tc>
        <w:tc>
          <w:tcPr>
            <w:tcW w:w="1417" w:type="dxa"/>
          </w:tcPr>
          <w:p w14:paraId="75CCC255" w14:textId="04302F93" w:rsidR="00FC0277" w:rsidRPr="005623AB" w:rsidRDefault="00045AA6" w:rsidP="00FC0277">
            <w:r w:rsidRPr="005623AB">
              <w:t>Troškūnų m., Anykščių r. sav.</w:t>
            </w:r>
          </w:p>
        </w:tc>
        <w:tc>
          <w:tcPr>
            <w:tcW w:w="1843" w:type="dxa"/>
          </w:tcPr>
          <w:p w14:paraId="4B48215A" w14:textId="19B710C0" w:rsidR="00FC0277" w:rsidRPr="005623AB" w:rsidRDefault="00FC0277" w:rsidP="004A5AE8">
            <w:pPr>
              <w:jc w:val="center"/>
            </w:pPr>
            <w:r w:rsidRPr="005623AB">
              <w:t>3497-2026-0017</w:t>
            </w:r>
          </w:p>
        </w:tc>
        <w:tc>
          <w:tcPr>
            <w:tcW w:w="709" w:type="dxa"/>
          </w:tcPr>
          <w:p w14:paraId="293457E2" w14:textId="6A053D3F" w:rsidR="00FC0277" w:rsidRPr="005623AB" w:rsidRDefault="00FC0277" w:rsidP="004A5AE8">
            <w:pPr>
              <w:jc w:val="right"/>
            </w:pPr>
            <w:r w:rsidRPr="005623AB">
              <w:t>120</w:t>
            </w:r>
          </w:p>
        </w:tc>
        <w:tc>
          <w:tcPr>
            <w:tcW w:w="992" w:type="dxa"/>
            <w:shd w:val="clear" w:color="auto" w:fill="auto"/>
          </w:tcPr>
          <w:p w14:paraId="581C38F0" w14:textId="6697CA9D" w:rsidR="00FC0277" w:rsidRPr="005623AB" w:rsidRDefault="00774553" w:rsidP="004A5AE8">
            <w:pPr>
              <w:jc w:val="right"/>
            </w:pPr>
            <w:r w:rsidRPr="005623AB">
              <w:t>011840</w:t>
            </w:r>
          </w:p>
        </w:tc>
        <w:tc>
          <w:tcPr>
            <w:tcW w:w="1276" w:type="dxa"/>
          </w:tcPr>
          <w:p w14:paraId="4DC14619" w14:textId="5D321A32" w:rsidR="00FC0277" w:rsidRPr="005623AB" w:rsidRDefault="00FC0277" w:rsidP="004A5AE8">
            <w:pPr>
              <w:jc w:val="right"/>
            </w:pPr>
            <w:r w:rsidRPr="005623AB">
              <w:t>495,00</w:t>
            </w:r>
          </w:p>
        </w:tc>
        <w:tc>
          <w:tcPr>
            <w:tcW w:w="1275" w:type="dxa"/>
          </w:tcPr>
          <w:p w14:paraId="0AAB110A" w14:textId="6623E3C7" w:rsidR="00FC0277" w:rsidRPr="005623AB" w:rsidRDefault="00FC0277" w:rsidP="004A5AE8">
            <w:pPr>
              <w:jc w:val="right"/>
            </w:pPr>
            <w:r w:rsidRPr="005623AB">
              <w:t>420,84</w:t>
            </w:r>
          </w:p>
        </w:tc>
      </w:tr>
      <w:tr w:rsidR="005623AB" w:rsidRPr="005623AB" w14:paraId="108F1577" w14:textId="77777777" w:rsidTr="00CE40CC">
        <w:trPr>
          <w:trHeight w:val="270"/>
        </w:trPr>
        <w:tc>
          <w:tcPr>
            <w:tcW w:w="817" w:type="dxa"/>
            <w:shd w:val="clear" w:color="auto" w:fill="auto"/>
          </w:tcPr>
          <w:p w14:paraId="676F0F68" w14:textId="77777777" w:rsidR="00FC0277" w:rsidRPr="005623AB" w:rsidRDefault="00FC0277" w:rsidP="00FC0277">
            <w:pPr>
              <w:numPr>
                <w:ilvl w:val="0"/>
                <w:numId w:val="3"/>
              </w:numPr>
              <w:jc w:val="right"/>
            </w:pPr>
          </w:p>
        </w:tc>
        <w:tc>
          <w:tcPr>
            <w:tcW w:w="1985" w:type="dxa"/>
          </w:tcPr>
          <w:p w14:paraId="2AAF0996" w14:textId="3FBCFE64" w:rsidR="00FC0277" w:rsidRPr="005623AB" w:rsidRDefault="00FC0277" w:rsidP="00FC0277">
            <w:r w:rsidRPr="005623AB">
              <w:t>Sodų gatvė</w:t>
            </w:r>
          </w:p>
        </w:tc>
        <w:tc>
          <w:tcPr>
            <w:tcW w:w="1417" w:type="dxa"/>
          </w:tcPr>
          <w:p w14:paraId="180F7C30" w14:textId="75163EA5" w:rsidR="00FC0277" w:rsidRPr="005623AB" w:rsidRDefault="00045AA6" w:rsidP="00FC0277">
            <w:r w:rsidRPr="005623AB">
              <w:t>Troškūnų m., Anykščių r. sav.</w:t>
            </w:r>
          </w:p>
        </w:tc>
        <w:tc>
          <w:tcPr>
            <w:tcW w:w="1843" w:type="dxa"/>
          </w:tcPr>
          <w:p w14:paraId="251BF5DC" w14:textId="1F0A6181" w:rsidR="00FC0277" w:rsidRPr="005623AB" w:rsidRDefault="00FC0277" w:rsidP="004A5AE8">
            <w:pPr>
              <w:jc w:val="center"/>
            </w:pPr>
            <w:r w:rsidRPr="005623AB">
              <w:t>3497-2025-2015</w:t>
            </w:r>
          </w:p>
        </w:tc>
        <w:tc>
          <w:tcPr>
            <w:tcW w:w="709" w:type="dxa"/>
          </w:tcPr>
          <w:p w14:paraId="3CB3CA25" w14:textId="6406CE57" w:rsidR="00FC0277" w:rsidRPr="005623AB" w:rsidRDefault="00FC0277" w:rsidP="004A5AE8">
            <w:pPr>
              <w:jc w:val="right"/>
            </w:pPr>
            <w:r w:rsidRPr="005623AB">
              <w:t>214</w:t>
            </w:r>
          </w:p>
        </w:tc>
        <w:tc>
          <w:tcPr>
            <w:tcW w:w="992" w:type="dxa"/>
            <w:shd w:val="clear" w:color="auto" w:fill="auto"/>
          </w:tcPr>
          <w:p w14:paraId="585EC362" w14:textId="18875A40" w:rsidR="00FC0277" w:rsidRPr="005623AB" w:rsidRDefault="00774553" w:rsidP="004A5AE8">
            <w:pPr>
              <w:jc w:val="right"/>
            </w:pPr>
            <w:r w:rsidRPr="005623AB">
              <w:t>011868</w:t>
            </w:r>
          </w:p>
        </w:tc>
        <w:tc>
          <w:tcPr>
            <w:tcW w:w="1276" w:type="dxa"/>
          </w:tcPr>
          <w:p w14:paraId="467A6D8E" w14:textId="09E62D8D" w:rsidR="00FC0277" w:rsidRPr="005623AB" w:rsidRDefault="00FC0277" w:rsidP="004A5AE8">
            <w:pPr>
              <w:jc w:val="right"/>
            </w:pPr>
            <w:r w:rsidRPr="005623AB">
              <w:t>4774,00</w:t>
            </w:r>
          </w:p>
        </w:tc>
        <w:tc>
          <w:tcPr>
            <w:tcW w:w="1275" w:type="dxa"/>
          </w:tcPr>
          <w:p w14:paraId="61C9AA17" w14:textId="5E6E2F0C" w:rsidR="00FC0277" w:rsidRPr="005623AB" w:rsidRDefault="00FC0277" w:rsidP="004A5AE8">
            <w:pPr>
              <w:jc w:val="right"/>
            </w:pPr>
            <w:r w:rsidRPr="005623AB">
              <w:t>4057,96</w:t>
            </w:r>
          </w:p>
        </w:tc>
      </w:tr>
      <w:tr w:rsidR="005623AB" w:rsidRPr="005623AB" w14:paraId="1E4360BF" w14:textId="77777777" w:rsidTr="00CE40CC">
        <w:trPr>
          <w:trHeight w:val="270"/>
        </w:trPr>
        <w:tc>
          <w:tcPr>
            <w:tcW w:w="817" w:type="dxa"/>
            <w:shd w:val="clear" w:color="auto" w:fill="auto"/>
          </w:tcPr>
          <w:p w14:paraId="46B75825" w14:textId="77777777" w:rsidR="00FC0277" w:rsidRPr="005623AB" w:rsidRDefault="00FC0277" w:rsidP="00FC0277">
            <w:pPr>
              <w:numPr>
                <w:ilvl w:val="0"/>
                <w:numId w:val="3"/>
              </w:numPr>
              <w:jc w:val="right"/>
            </w:pPr>
          </w:p>
        </w:tc>
        <w:tc>
          <w:tcPr>
            <w:tcW w:w="1985" w:type="dxa"/>
          </w:tcPr>
          <w:p w14:paraId="02BD526B" w14:textId="2950C124" w:rsidR="00FC0277" w:rsidRPr="005623AB" w:rsidRDefault="00FC0277" w:rsidP="00FC0277">
            <w:r w:rsidRPr="005623AB">
              <w:t xml:space="preserve">Vytauto gatvė </w:t>
            </w:r>
          </w:p>
        </w:tc>
        <w:tc>
          <w:tcPr>
            <w:tcW w:w="1417" w:type="dxa"/>
          </w:tcPr>
          <w:p w14:paraId="340F9795" w14:textId="41B62B45" w:rsidR="00FC0277" w:rsidRPr="005623AB" w:rsidRDefault="00FB417D" w:rsidP="00FC0277">
            <w:r w:rsidRPr="005623AB">
              <w:t>Troškūnų m., Anykščių r. sav.</w:t>
            </w:r>
          </w:p>
        </w:tc>
        <w:tc>
          <w:tcPr>
            <w:tcW w:w="1843" w:type="dxa"/>
          </w:tcPr>
          <w:p w14:paraId="5536F843" w14:textId="225BE1FD" w:rsidR="00FC0277" w:rsidRPr="005623AB" w:rsidRDefault="00FC0277" w:rsidP="004A5AE8">
            <w:pPr>
              <w:jc w:val="center"/>
            </w:pPr>
            <w:r w:rsidRPr="005623AB">
              <w:t>3497-2025-4020</w:t>
            </w:r>
          </w:p>
        </w:tc>
        <w:tc>
          <w:tcPr>
            <w:tcW w:w="709" w:type="dxa"/>
          </w:tcPr>
          <w:p w14:paraId="38DEF79C" w14:textId="42CB5DE3" w:rsidR="00FC0277" w:rsidRPr="005623AB" w:rsidRDefault="00FC0277" w:rsidP="004A5AE8">
            <w:pPr>
              <w:jc w:val="right"/>
            </w:pPr>
            <w:r w:rsidRPr="005623AB">
              <w:t>670</w:t>
            </w:r>
          </w:p>
        </w:tc>
        <w:tc>
          <w:tcPr>
            <w:tcW w:w="992" w:type="dxa"/>
            <w:shd w:val="clear" w:color="auto" w:fill="auto"/>
          </w:tcPr>
          <w:p w14:paraId="5CCDEA45" w14:textId="77275C10" w:rsidR="00FC0277" w:rsidRPr="005623AB" w:rsidRDefault="00774553" w:rsidP="004A5AE8">
            <w:pPr>
              <w:jc w:val="right"/>
            </w:pPr>
            <w:r w:rsidRPr="005623AB">
              <w:t>001581</w:t>
            </w:r>
          </w:p>
        </w:tc>
        <w:tc>
          <w:tcPr>
            <w:tcW w:w="1276" w:type="dxa"/>
          </w:tcPr>
          <w:p w14:paraId="62A147A9" w14:textId="0BEE9BC0" w:rsidR="00FC0277" w:rsidRPr="005623AB" w:rsidRDefault="00FC0277" w:rsidP="004A5AE8">
            <w:pPr>
              <w:jc w:val="right"/>
            </w:pPr>
            <w:r w:rsidRPr="005623AB">
              <w:t>106413,97</w:t>
            </w:r>
          </w:p>
        </w:tc>
        <w:tc>
          <w:tcPr>
            <w:tcW w:w="1275" w:type="dxa"/>
          </w:tcPr>
          <w:p w14:paraId="6046FC21" w14:textId="5BD9C77A" w:rsidR="00FC0277" w:rsidRPr="005623AB" w:rsidRDefault="00FC0277" w:rsidP="004A5AE8">
            <w:pPr>
              <w:jc w:val="right"/>
            </w:pPr>
            <w:r w:rsidRPr="005623AB">
              <w:t>2417,94</w:t>
            </w:r>
          </w:p>
        </w:tc>
      </w:tr>
      <w:tr w:rsidR="005623AB" w:rsidRPr="005623AB" w14:paraId="756E23C3" w14:textId="77777777" w:rsidTr="00CE40CC">
        <w:trPr>
          <w:trHeight w:val="270"/>
        </w:trPr>
        <w:tc>
          <w:tcPr>
            <w:tcW w:w="817" w:type="dxa"/>
            <w:shd w:val="clear" w:color="auto" w:fill="auto"/>
          </w:tcPr>
          <w:p w14:paraId="19E3424D" w14:textId="77777777" w:rsidR="00FC0277" w:rsidRPr="005623AB" w:rsidRDefault="00FC0277" w:rsidP="00FC0277">
            <w:pPr>
              <w:numPr>
                <w:ilvl w:val="0"/>
                <w:numId w:val="3"/>
              </w:numPr>
              <w:jc w:val="right"/>
            </w:pPr>
          </w:p>
        </w:tc>
        <w:tc>
          <w:tcPr>
            <w:tcW w:w="1985" w:type="dxa"/>
          </w:tcPr>
          <w:p w14:paraId="3E733F51" w14:textId="1A0E54BA" w:rsidR="00FC0277" w:rsidRPr="005623AB" w:rsidRDefault="00FC0277" w:rsidP="00FC0277">
            <w:proofErr w:type="spellStart"/>
            <w:r w:rsidRPr="005623AB">
              <w:t>Užubalių</w:t>
            </w:r>
            <w:proofErr w:type="spellEnd"/>
            <w:r w:rsidRPr="005623AB">
              <w:t xml:space="preserve"> gatvė </w:t>
            </w:r>
          </w:p>
        </w:tc>
        <w:tc>
          <w:tcPr>
            <w:tcW w:w="1417" w:type="dxa"/>
          </w:tcPr>
          <w:p w14:paraId="6650DADE" w14:textId="2752B9A9" w:rsidR="00FC0277" w:rsidRPr="005623AB" w:rsidRDefault="00FB417D" w:rsidP="00FC0277">
            <w:r w:rsidRPr="005623AB">
              <w:t>Troškūnų m., Anykščių r. sav.</w:t>
            </w:r>
          </w:p>
        </w:tc>
        <w:tc>
          <w:tcPr>
            <w:tcW w:w="1843" w:type="dxa"/>
          </w:tcPr>
          <w:p w14:paraId="46E96BB0" w14:textId="39F97B81" w:rsidR="00FC0277" w:rsidRPr="005623AB" w:rsidRDefault="00FC0277" w:rsidP="004A5AE8">
            <w:pPr>
              <w:jc w:val="center"/>
            </w:pPr>
            <w:r w:rsidRPr="005623AB">
              <w:t>3497-2026-9014</w:t>
            </w:r>
          </w:p>
        </w:tc>
        <w:tc>
          <w:tcPr>
            <w:tcW w:w="709" w:type="dxa"/>
          </w:tcPr>
          <w:p w14:paraId="03D50E24" w14:textId="686DECBF" w:rsidR="00FC0277" w:rsidRPr="005623AB" w:rsidRDefault="00FC0277" w:rsidP="004A5AE8">
            <w:pPr>
              <w:jc w:val="right"/>
            </w:pPr>
            <w:r w:rsidRPr="005623AB">
              <w:t>178</w:t>
            </w:r>
          </w:p>
        </w:tc>
        <w:tc>
          <w:tcPr>
            <w:tcW w:w="992" w:type="dxa"/>
            <w:shd w:val="clear" w:color="auto" w:fill="auto"/>
          </w:tcPr>
          <w:p w14:paraId="1F8C2E55" w14:textId="676D0C3B" w:rsidR="00FC0277" w:rsidRPr="005623AB" w:rsidRDefault="00774553" w:rsidP="004A5AE8">
            <w:pPr>
              <w:jc w:val="right"/>
            </w:pPr>
            <w:r w:rsidRPr="005623AB">
              <w:t>001590</w:t>
            </w:r>
          </w:p>
        </w:tc>
        <w:tc>
          <w:tcPr>
            <w:tcW w:w="1276" w:type="dxa"/>
          </w:tcPr>
          <w:p w14:paraId="5FDA2FA5" w14:textId="4CC66C09" w:rsidR="00FC0277" w:rsidRPr="005623AB" w:rsidRDefault="00FC0277" w:rsidP="004A5AE8">
            <w:pPr>
              <w:jc w:val="right"/>
            </w:pPr>
            <w:r w:rsidRPr="005623AB">
              <w:t>8507,48</w:t>
            </w:r>
          </w:p>
        </w:tc>
        <w:tc>
          <w:tcPr>
            <w:tcW w:w="1275" w:type="dxa"/>
          </w:tcPr>
          <w:p w14:paraId="5062B2B1" w14:textId="732B7181" w:rsidR="00FC0277" w:rsidRPr="005623AB" w:rsidRDefault="00FC0277" w:rsidP="004A5AE8">
            <w:pPr>
              <w:jc w:val="right"/>
            </w:pPr>
            <w:r w:rsidRPr="005623AB">
              <w:t>0,00</w:t>
            </w:r>
          </w:p>
        </w:tc>
      </w:tr>
      <w:tr w:rsidR="005623AB" w:rsidRPr="005623AB" w14:paraId="51139296" w14:textId="77777777" w:rsidTr="00CE40CC">
        <w:trPr>
          <w:trHeight w:val="270"/>
        </w:trPr>
        <w:tc>
          <w:tcPr>
            <w:tcW w:w="817" w:type="dxa"/>
            <w:shd w:val="clear" w:color="auto" w:fill="auto"/>
          </w:tcPr>
          <w:p w14:paraId="1D5EEC86" w14:textId="77777777" w:rsidR="00C32CA8" w:rsidRPr="005623AB" w:rsidRDefault="00C32CA8" w:rsidP="00C32CA8">
            <w:pPr>
              <w:numPr>
                <w:ilvl w:val="0"/>
                <w:numId w:val="3"/>
              </w:numPr>
              <w:jc w:val="right"/>
            </w:pPr>
          </w:p>
        </w:tc>
        <w:tc>
          <w:tcPr>
            <w:tcW w:w="1985" w:type="dxa"/>
          </w:tcPr>
          <w:p w14:paraId="5DA48DBF" w14:textId="35E481E2" w:rsidR="00C32CA8" w:rsidRPr="005623AB" w:rsidRDefault="00C32CA8" w:rsidP="00C32CA8">
            <w:r w:rsidRPr="005623AB">
              <w:t>Žemaitės gatvė</w:t>
            </w:r>
          </w:p>
        </w:tc>
        <w:tc>
          <w:tcPr>
            <w:tcW w:w="1417" w:type="dxa"/>
          </w:tcPr>
          <w:p w14:paraId="0CDEB3A7" w14:textId="44E9CF3B" w:rsidR="00C32CA8" w:rsidRPr="005623AB" w:rsidRDefault="00FB417D" w:rsidP="00C32CA8">
            <w:r w:rsidRPr="005623AB">
              <w:t>Troškūnų m., Anykščių r. sav.</w:t>
            </w:r>
          </w:p>
        </w:tc>
        <w:tc>
          <w:tcPr>
            <w:tcW w:w="1843" w:type="dxa"/>
          </w:tcPr>
          <w:p w14:paraId="569ECA49" w14:textId="03B45952" w:rsidR="00C32CA8" w:rsidRPr="005623AB" w:rsidRDefault="00C32CA8" w:rsidP="004A5AE8">
            <w:pPr>
              <w:jc w:val="center"/>
            </w:pPr>
            <w:r w:rsidRPr="005623AB">
              <w:t>3497-2026-7010 4400-5412-9152</w:t>
            </w:r>
          </w:p>
        </w:tc>
        <w:tc>
          <w:tcPr>
            <w:tcW w:w="709" w:type="dxa"/>
          </w:tcPr>
          <w:p w14:paraId="24C32A56" w14:textId="4745396E" w:rsidR="00C32CA8" w:rsidRPr="005623AB" w:rsidRDefault="00C32CA8" w:rsidP="004A5AE8">
            <w:pPr>
              <w:jc w:val="right"/>
            </w:pPr>
            <w:r w:rsidRPr="005623AB">
              <w:t>124</w:t>
            </w:r>
            <w:r w:rsidR="0064010F" w:rsidRPr="005623AB">
              <w:t xml:space="preserve"> 187</w:t>
            </w:r>
          </w:p>
        </w:tc>
        <w:tc>
          <w:tcPr>
            <w:tcW w:w="992" w:type="dxa"/>
            <w:shd w:val="clear" w:color="auto" w:fill="auto"/>
          </w:tcPr>
          <w:p w14:paraId="6E3BFA95" w14:textId="471C2088" w:rsidR="00C32CA8" w:rsidRPr="005623AB" w:rsidRDefault="00774553" w:rsidP="004A5AE8">
            <w:pPr>
              <w:jc w:val="right"/>
            </w:pPr>
            <w:r w:rsidRPr="005623AB">
              <w:t>001587</w:t>
            </w:r>
          </w:p>
        </w:tc>
        <w:tc>
          <w:tcPr>
            <w:tcW w:w="1276" w:type="dxa"/>
          </w:tcPr>
          <w:p w14:paraId="0E092210" w14:textId="604E8A5D" w:rsidR="00C32CA8" w:rsidRPr="005623AB" w:rsidRDefault="00C32CA8" w:rsidP="004A5AE8">
            <w:pPr>
              <w:jc w:val="right"/>
            </w:pPr>
            <w:r w:rsidRPr="005623AB">
              <w:t>25974,08</w:t>
            </w:r>
          </w:p>
        </w:tc>
        <w:tc>
          <w:tcPr>
            <w:tcW w:w="1275" w:type="dxa"/>
          </w:tcPr>
          <w:p w14:paraId="0F6C8413" w14:textId="401F0A0C" w:rsidR="00C32CA8" w:rsidRPr="005623AB" w:rsidRDefault="00C32CA8" w:rsidP="004A5AE8">
            <w:pPr>
              <w:jc w:val="right"/>
            </w:pPr>
            <w:r w:rsidRPr="005623AB">
              <w:t>0,00</w:t>
            </w:r>
          </w:p>
        </w:tc>
      </w:tr>
      <w:tr w:rsidR="005623AB" w:rsidRPr="005623AB" w14:paraId="036E53BB" w14:textId="77777777" w:rsidTr="00CE40CC">
        <w:trPr>
          <w:trHeight w:val="270"/>
        </w:trPr>
        <w:tc>
          <w:tcPr>
            <w:tcW w:w="817" w:type="dxa"/>
            <w:shd w:val="clear" w:color="auto" w:fill="auto"/>
          </w:tcPr>
          <w:p w14:paraId="66DA41DA" w14:textId="77777777" w:rsidR="00C32CA8" w:rsidRPr="005623AB" w:rsidRDefault="00C32CA8" w:rsidP="00C32CA8">
            <w:pPr>
              <w:numPr>
                <w:ilvl w:val="0"/>
                <w:numId w:val="3"/>
              </w:numPr>
              <w:jc w:val="right"/>
            </w:pPr>
          </w:p>
        </w:tc>
        <w:tc>
          <w:tcPr>
            <w:tcW w:w="1985" w:type="dxa"/>
          </w:tcPr>
          <w:p w14:paraId="5E1D483F" w14:textId="0C06F419" w:rsidR="00C32CA8" w:rsidRPr="005623AB" w:rsidRDefault="00C32CA8" w:rsidP="00C32CA8">
            <w:r w:rsidRPr="005623AB">
              <w:t>Pušų gatvė</w:t>
            </w:r>
            <w:r w:rsidR="00ED37B0" w:rsidRPr="005623AB">
              <w:t>s dalis</w:t>
            </w:r>
          </w:p>
        </w:tc>
        <w:tc>
          <w:tcPr>
            <w:tcW w:w="1417" w:type="dxa"/>
          </w:tcPr>
          <w:p w14:paraId="246982FD" w14:textId="3F4FCE38" w:rsidR="00C32CA8" w:rsidRPr="005623AB" w:rsidRDefault="00FB417D" w:rsidP="00C32CA8">
            <w:r w:rsidRPr="005623AB">
              <w:t>Surdegio mstl., Anykščių r. sav.</w:t>
            </w:r>
          </w:p>
        </w:tc>
        <w:tc>
          <w:tcPr>
            <w:tcW w:w="1843" w:type="dxa"/>
          </w:tcPr>
          <w:p w14:paraId="7ED2DF2D" w14:textId="0F217A99" w:rsidR="00C32CA8" w:rsidRPr="005623AB" w:rsidRDefault="00C32CA8" w:rsidP="004A5AE8">
            <w:pPr>
              <w:jc w:val="center"/>
            </w:pPr>
            <w:r w:rsidRPr="005623AB">
              <w:t>4400-5413-4695</w:t>
            </w:r>
          </w:p>
        </w:tc>
        <w:tc>
          <w:tcPr>
            <w:tcW w:w="709" w:type="dxa"/>
          </w:tcPr>
          <w:p w14:paraId="7AC8B52F" w14:textId="39F9FAF5" w:rsidR="0064010F" w:rsidRPr="005623AB" w:rsidRDefault="0064010F" w:rsidP="004A5AE8">
            <w:pPr>
              <w:jc w:val="right"/>
            </w:pPr>
            <w:r w:rsidRPr="005623AB">
              <w:t>168</w:t>
            </w:r>
          </w:p>
        </w:tc>
        <w:tc>
          <w:tcPr>
            <w:tcW w:w="992" w:type="dxa"/>
            <w:shd w:val="clear" w:color="auto" w:fill="auto"/>
          </w:tcPr>
          <w:p w14:paraId="00DBC563" w14:textId="0C86E82B" w:rsidR="00C32CA8" w:rsidRPr="005623AB" w:rsidRDefault="00774553" w:rsidP="004A5AE8">
            <w:pPr>
              <w:jc w:val="right"/>
            </w:pPr>
            <w:r w:rsidRPr="005623AB">
              <w:t>003140</w:t>
            </w:r>
          </w:p>
        </w:tc>
        <w:tc>
          <w:tcPr>
            <w:tcW w:w="1276" w:type="dxa"/>
          </w:tcPr>
          <w:p w14:paraId="0A301D71" w14:textId="3B7A1519" w:rsidR="00C32CA8" w:rsidRPr="005623AB" w:rsidRDefault="00C32CA8" w:rsidP="004A5AE8">
            <w:pPr>
              <w:jc w:val="right"/>
            </w:pPr>
            <w:r w:rsidRPr="005623AB">
              <w:t>121300,68</w:t>
            </w:r>
          </w:p>
        </w:tc>
        <w:tc>
          <w:tcPr>
            <w:tcW w:w="1275" w:type="dxa"/>
          </w:tcPr>
          <w:p w14:paraId="72E62D8C" w14:textId="558839EC" w:rsidR="00C32CA8" w:rsidRPr="005623AB" w:rsidRDefault="00C32CA8" w:rsidP="004A5AE8">
            <w:pPr>
              <w:jc w:val="right"/>
            </w:pPr>
            <w:r w:rsidRPr="005623AB">
              <w:t>6066,51</w:t>
            </w:r>
          </w:p>
        </w:tc>
      </w:tr>
      <w:tr w:rsidR="005623AB" w:rsidRPr="005623AB" w14:paraId="1BD0EE49" w14:textId="77777777" w:rsidTr="00CE40CC">
        <w:trPr>
          <w:trHeight w:val="270"/>
        </w:trPr>
        <w:tc>
          <w:tcPr>
            <w:tcW w:w="817" w:type="dxa"/>
            <w:shd w:val="clear" w:color="auto" w:fill="auto"/>
          </w:tcPr>
          <w:p w14:paraId="730F3FC9" w14:textId="77777777" w:rsidR="00663C7E" w:rsidRPr="005623AB" w:rsidRDefault="00663C7E" w:rsidP="00663C7E">
            <w:pPr>
              <w:numPr>
                <w:ilvl w:val="0"/>
                <w:numId w:val="3"/>
              </w:numPr>
              <w:jc w:val="right"/>
            </w:pPr>
          </w:p>
        </w:tc>
        <w:tc>
          <w:tcPr>
            <w:tcW w:w="1985" w:type="dxa"/>
          </w:tcPr>
          <w:p w14:paraId="2B0F09B7" w14:textId="26F15EDC" w:rsidR="00663C7E" w:rsidRPr="005623AB" w:rsidRDefault="00663C7E" w:rsidP="00663C7E">
            <w:r w:rsidRPr="005623AB">
              <w:t xml:space="preserve">Kelias Nr. tr50-1 (Privažiuojamasis kelias nuo Mokyklos g. Troškūnų m. iki </w:t>
            </w:r>
            <w:proofErr w:type="spellStart"/>
            <w:r w:rsidRPr="005623AB">
              <w:t>Žempučių</w:t>
            </w:r>
            <w:proofErr w:type="spellEnd"/>
            <w:r w:rsidRPr="005623AB">
              <w:t xml:space="preserve"> g. </w:t>
            </w:r>
            <w:proofErr w:type="spellStart"/>
            <w:r w:rsidRPr="005623AB">
              <w:t>Žiedonių</w:t>
            </w:r>
            <w:proofErr w:type="spellEnd"/>
            <w:r w:rsidRPr="005623AB">
              <w:t xml:space="preserve"> k.)</w:t>
            </w:r>
          </w:p>
        </w:tc>
        <w:tc>
          <w:tcPr>
            <w:tcW w:w="1417" w:type="dxa"/>
          </w:tcPr>
          <w:p w14:paraId="7AF48985" w14:textId="25B8F60F" w:rsidR="00663C7E" w:rsidRPr="005623AB" w:rsidRDefault="00FB417D" w:rsidP="00663C7E">
            <w:proofErr w:type="spellStart"/>
            <w:r w:rsidRPr="005623AB">
              <w:t>Žiedonių</w:t>
            </w:r>
            <w:proofErr w:type="spellEnd"/>
            <w:r w:rsidRPr="005623AB">
              <w:t xml:space="preserve"> k., Anykščių r. sav.</w:t>
            </w:r>
          </w:p>
        </w:tc>
        <w:tc>
          <w:tcPr>
            <w:tcW w:w="1843" w:type="dxa"/>
          </w:tcPr>
          <w:p w14:paraId="124C9D91" w14:textId="6C7632E8" w:rsidR="00663C7E" w:rsidRPr="005623AB" w:rsidRDefault="00663C7E" w:rsidP="004A5AE8">
            <w:pPr>
              <w:jc w:val="center"/>
            </w:pPr>
            <w:r w:rsidRPr="005623AB">
              <w:t>4400-5413-6968</w:t>
            </w:r>
          </w:p>
        </w:tc>
        <w:tc>
          <w:tcPr>
            <w:tcW w:w="709" w:type="dxa"/>
          </w:tcPr>
          <w:p w14:paraId="20458D08" w14:textId="4F35EF59" w:rsidR="00663C7E" w:rsidRPr="005623AB" w:rsidRDefault="00663C7E" w:rsidP="004A5AE8">
            <w:pPr>
              <w:jc w:val="right"/>
            </w:pPr>
            <w:r w:rsidRPr="005623AB">
              <w:t>181</w:t>
            </w:r>
          </w:p>
        </w:tc>
        <w:tc>
          <w:tcPr>
            <w:tcW w:w="992" w:type="dxa"/>
            <w:shd w:val="clear" w:color="auto" w:fill="auto"/>
          </w:tcPr>
          <w:p w14:paraId="27403F14" w14:textId="2EE5C274" w:rsidR="00663C7E" w:rsidRPr="005623AB" w:rsidRDefault="00774553" w:rsidP="004A5AE8">
            <w:pPr>
              <w:jc w:val="right"/>
            </w:pPr>
            <w:r w:rsidRPr="005623AB">
              <w:t>011938</w:t>
            </w:r>
          </w:p>
        </w:tc>
        <w:tc>
          <w:tcPr>
            <w:tcW w:w="1276" w:type="dxa"/>
          </w:tcPr>
          <w:p w14:paraId="66C0AD91" w14:textId="7BE07EB8" w:rsidR="00663C7E" w:rsidRPr="005623AB" w:rsidRDefault="00663C7E" w:rsidP="004A5AE8">
            <w:pPr>
              <w:jc w:val="right"/>
            </w:pPr>
            <w:r w:rsidRPr="005623AB">
              <w:t>4147,00</w:t>
            </w:r>
          </w:p>
        </w:tc>
        <w:tc>
          <w:tcPr>
            <w:tcW w:w="1275" w:type="dxa"/>
          </w:tcPr>
          <w:p w14:paraId="08CF8293" w14:textId="6E6A41F7" w:rsidR="00663C7E" w:rsidRPr="005623AB" w:rsidRDefault="00663C7E" w:rsidP="004A5AE8">
            <w:pPr>
              <w:jc w:val="right"/>
            </w:pPr>
            <w:r w:rsidRPr="005623AB">
              <w:t>3524,92</w:t>
            </w:r>
          </w:p>
        </w:tc>
      </w:tr>
      <w:tr w:rsidR="005623AB" w:rsidRPr="005623AB" w14:paraId="486834B4" w14:textId="77777777" w:rsidTr="00CE40CC">
        <w:trPr>
          <w:trHeight w:val="270"/>
        </w:trPr>
        <w:tc>
          <w:tcPr>
            <w:tcW w:w="817" w:type="dxa"/>
            <w:shd w:val="clear" w:color="auto" w:fill="auto"/>
          </w:tcPr>
          <w:p w14:paraId="395238CB" w14:textId="77777777" w:rsidR="00663C7E" w:rsidRPr="005623AB" w:rsidRDefault="00663C7E" w:rsidP="00663C7E">
            <w:pPr>
              <w:numPr>
                <w:ilvl w:val="0"/>
                <w:numId w:val="3"/>
              </w:numPr>
              <w:jc w:val="right"/>
            </w:pPr>
          </w:p>
        </w:tc>
        <w:tc>
          <w:tcPr>
            <w:tcW w:w="1985" w:type="dxa"/>
          </w:tcPr>
          <w:p w14:paraId="22598828" w14:textId="22242328" w:rsidR="00663C7E" w:rsidRPr="005623AB" w:rsidRDefault="00663C7E" w:rsidP="00663C7E">
            <w:r w:rsidRPr="005623AB">
              <w:t>Kelias Nr. d1 (Leliūnai</w:t>
            </w:r>
            <w:r w:rsidR="00696B47">
              <w:t>–</w:t>
            </w:r>
            <w:r w:rsidRPr="005623AB">
              <w:t>Ragaišiai)</w:t>
            </w:r>
          </w:p>
        </w:tc>
        <w:tc>
          <w:tcPr>
            <w:tcW w:w="1417" w:type="dxa"/>
          </w:tcPr>
          <w:p w14:paraId="5FC93A26" w14:textId="5D7E0A29" w:rsidR="00663C7E" w:rsidRPr="005623AB" w:rsidRDefault="00FB417D" w:rsidP="00663C7E">
            <w:r w:rsidRPr="005623AB">
              <w:t>Anykščių r. sav.</w:t>
            </w:r>
          </w:p>
        </w:tc>
        <w:tc>
          <w:tcPr>
            <w:tcW w:w="1843" w:type="dxa"/>
          </w:tcPr>
          <w:p w14:paraId="120F9F0D" w14:textId="77777777" w:rsidR="00663C7E" w:rsidRPr="005623AB" w:rsidRDefault="00663C7E" w:rsidP="004A5AE8">
            <w:pPr>
              <w:jc w:val="center"/>
            </w:pPr>
            <w:r w:rsidRPr="005623AB">
              <w:t>4400-5545-8558</w:t>
            </w:r>
          </w:p>
          <w:p w14:paraId="45C8B8EB" w14:textId="659C68CF" w:rsidR="00663C7E" w:rsidRPr="005623AB" w:rsidRDefault="00663C7E" w:rsidP="004A5AE8">
            <w:pPr>
              <w:jc w:val="center"/>
            </w:pPr>
            <w:r w:rsidRPr="005623AB">
              <w:t>4400-5545-8570</w:t>
            </w:r>
          </w:p>
        </w:tc>
        <w:tc>
          <w:tcPr>
            <w:tcW w:w="709" w:type="dxa"/>
          </w:tcPr>
          <w:p w14:paraId="2479C191" w14:textId="77777777" w:rsidR="00663C7E" w:rsidRPr="005623AB" w:rsidRDefault="00663C7E" w:rsidP="004A5AE8">
            <w:pPr>
              <w:jc w:val="right"/>
            </w:pPr>
            <w:r w:rsidRPr="005623AB">
              <w:t>2482</w:t>
            </w:r>
          </w:p>
          <w:p w14:paraId="406AE58A" w14:textId="62A63B4E" w:rsidR="00663C7E" w:rsidRPr="005623AB" w:rsidRDefault="00663C7E" w:rsidP="004A5AE8">
            <w:pPr>
              <w:jc w:val="right"/>
            </w:pPr>
            <w:r w:rsidRPr="005623AB">
              <w:t>1846</w:t>
            </w:r>
          </w:p>
        </w:tc>
        <w:tc>
          <w:tcPr>
            <w:tcW w:w="992" w:type="dxa"/>
            <w:shd w:val="clear" w:color="auto" w:fill="auto"/>
          </w:tcPr>
          <w:p w14:paraId="5FF4B4A0" w14:textId="0B0D9A68" w:rsidR="00663C7E" w:rsidRPr="005623AB" w:rsidRDefault="00774553" w:rsidP="004A5AE8">
            <w:pPr>
              <w:jc w:val="right"/>
            </w:pPr>
            <w:r w:rsidRPr="005623AB">
              <w:t>002110</w:t>
            </w:r>
          </w:p>
        </w:tc>
        <w:tc>
          <w:tcPr>
            <w:tcW w:w="1276" w:type="dxa"/>
          </w:tcPr>
          <w:p w14:paraId="49C241A1" w14:textId="7D719AEF" w:rsidR="00663C7E" w:rsidRPr="005623AB" w:rsidRDefault="00663C7E" w:rsidP="004A5AE8">
            <w:pPr>
              <w:jc w:val="right"/>
            </w:pPr>
            <w:r w:rsidRPr="005623AB">
              <w:t>90139,29</w:t>
            </w:r>
          </w:p>
        </w:tc>
        <w:tc>
          <w:tcPr>
            <w:tcW w:w="1275" w:type="dxa"/>
          </w:tcPr>
          <w:p w14:paraId="3C5C9FB8" w14:textId="0A51CCEC" w:rsidR="00663C7E" w:rsidRPr="005623AB" w:rsidRDefault="00663C7E" w:rsidP="004A5AE8">
            <w:pPr>
              <w:jc w:val="right"/>
            </w:pPr>
            <w:r w:rsidRPr="005623AB">
              <w:t>88482,33</w:t>
            </w:r>
          </w:p>
        </w:tc>
      </w:tr>
      <w:tr w:rsidR="005623AB" w:rsidRPr="005623AB" w14:paraId="56FF4BF5" w14:textId="77777777" w:rsidTr="00CE40CC">
        <w:trPr>
          <w:trHeight w:val="270"/>
        </w:trPr>
        <w:tc>
          <w:tcPr>
            <w:tcW w:w="817" w:type="dxa"/>
            <w:shd w:val="clear" w:color="auto" w:fill="auto"/>
          </w:tcPr>
          <w:p w14:paraId="60BAB594" w14:textId="77777777" w:rsidR="00433A73" w:rsidRPr="005623AB" w:rsidRDefault="00433A73" w:rsidP="00433A73">
            <w:pPr>
              <w:numPr>
                <w:ilvl w:val="0"/>
                <w:numId w:val="3"/>
              </w:numPr>
              <w:jc w:val="right"/>
            </w:pPr>
          </w:p>
        </w:tc>
        <w:tc>
          <w:tcPr>
            <w:tcW w:w="1985" w:type="dxa"/>
          </w:tcPr>
          <w:p w14:paraId="75D4E6F3" w14:textId="5382607B" w:rsidR="00433A73" w:rsidRPr="005623AB" w:rsidRDefault="00433A73" w:rsidP="00433A73">
            <w:r w:rsidRPr="005623AB">
              <w:t>Kelias Nr. d2 (Leliūnai</w:t>
            </w:r>
            <w:r w:rsidR="00696B47">
              <w:t>–</w:t>
            </w:r>
            <w:r w:rsidRPr="005623AB">
              <w:t xml:space="preserve">Medinos) </w:t>
            </w:r>
          </w:p>
        </w:tc>
        <w:tc>
          <w:tcPr>
            <w:tcW w:w="1417" w:type="dxa"/>
          </w:tcPr>
          <w:p w14:paraId="03ACDF9C" w14:textId="626E3027" w:rsidR="00433A73" w:rsidRPr="005623AB" w:rsidRDefault="00FB417D" w:rsidP="00433A73">
            <w:r w:rsidRPr="005623AB">
              <w:t>Anykščių r. sav.</w:t>
            </w:r>
          </w:p>
        </w:tc>
        <w:tc>
          <w:tcPr>
            <w:tcW w:w="1843" w:type="dxa"/>
          </w:tcPr>
          <w:p w14:paraId="1A0B035F" w14:textId="47F0D6B4" w:rsidR="00433A73" w:rsidRPr="005623AB" w:rsidRDefault="00433A73" w:rsidP="004A5AE8">
            <w:pPr>
              <w:jc w:val="center"/>
            </w:pPr>
            <w:r w:rsidRPr="005623AB">
              <w:t>4400-5545-8614</w:t>
            </w:r>
          </w:p>
        </w:tc>
        <w:tc>
          <w:tcPr>
            <w:tcW w:w="709" w:type="dxa"/>
          </w:tcPr>
          <w:p w14:paraId="338D009F" w14:textId="7BBB75CE" w:rsidR="00433A73" w:rsidRPr="005623AB" w:rsidRDefault="00433A73" w:rsidP="004A5AE8">
            <w:pPr>
              <w:jc w:val="right"/>
            </w:pPr>
            <w:r w:rsidRPr="005623AB">
              <w:t>2434</w:t>
            </w:r>
          </w:p>
        </w:tc>
        <w:tc>
          <w:tcPr>
            <w:tcW w:w="992" w:type="dxa"/>
            <w:shd w:val="clear" w:color="auto" w:fill="auto"/>
          </w:tcPr>
          <w:p w14:paraId="435D9493" w14:textId="571BB7FA" w:rsidR="00433A73" w:rsidRPr="005623AB" w:rsidRDefault="00774553" w:rsidP="004A5AE8">
            <w:pPr>
              <w:jc w:val="right"/>
            </w:pPr>
            <w:r w:rsidRPr="005623AB">
              <w:t>002108</w:t>
            </w:r>
          </w:p>
        </w:tc>
        <w:tc>
          <w:tcPr>
            <w:tcW w:w="1276" w:type="dxa"/>
          </w:tcPr>
          <w:p w14:paraId="7819A9CF" w14:textId="758D70F4" w:rsidR="00433A73" w:rsidRPr="005623AB" w:rsidRDefault="00433A73" w:rsidP="004A5AE8">
            <w:pPr>
              <w:jc w:val="right"/>
            </w:pPr>
            <w:r w:rsidRPr="005623AB">
              <w:t>52790,29</w:t>
            </w:r>
          </w:p>
        </w:tc>
        <w:tc>
          <w:tcPr>
            <w:tcW w:w="1275" w:type="dxa"/>
          </w:tcPr>
          <w:p w14:paraId="0B94654F" w14:textId="4E3341F7" w:rsidR="00433A73" w:rsidRPr="005623AB" w:rsidRDefault="00433A73" w:rsidP="004A5AE8">
            <w:pPr>
              <w:jc w:val="right"/>
            </w:pPr>
            <w:r w:rsidRPr="005623AB">
              <w:t>50150,77</w:t>
            </w:r>
          </w:p>
        </w:tc>
      </w:tr>
      <w:tr w:rsidR="005623AB" w:rsidRPr="005623AB" w14:paraId="05E2DC25" w14:textId="77777777" w:rsidTr="00CE40CC">
        <w:trPr>
          <w:trHeight w:val="270"/>
        </w:trPr>
        <w:tc>
          <w:tcPr>
            <w:tcW w:w="817" w:type="dxa"/>
            <w:shd w:val="clear" w:color="auto" w:fill="auto"/>
          </w:tcPr>
          <w:p w14:paraId="1B11E20E" w14:textId="77777777" w:rsidR="00433A73" w:rsidRPr="005623AB" w:rsidRDefault="00433A73" w:rsidP="00433A73">
            <w:pPr>
              <w:numPr>
                <w:ilvl w:val="0"/>
                <w:numId w:val="3"/>
              </w:numPr>
              <w:jc w:val="right"/>
            </w:pPr>
          </w:p>
        </w:tc>
        <w:tc>
          <w:tcPr>
            <w:tcW w:w="1985" w:type="dxa"/>
          </w:tcPr>
          <w:p w14:paraId="1819E3B8" w14:textId="574BAFAB" w:rsidR="00433A73" w:rsidRPr="005623AB" w:rsidRDefault="00433A73" w:rsidP="00433A73">
            <w:r w:rsidRPr="005623AB">
              <w:t xml:space="preserve">Kelias Nr. d9 (Privažiuojamasis kelias prie </w:t>
            </w:r>
            <w:proofErr w:type="spellStart"/>
            <w:r w:rsidRPr="005623AB">
              <w:t>Aknystų</w:t>
            </w:r>
            <w:proofErr w:type="spellEnd"/>
            <w:r w:rsidRPr="005623AB">
              <w:t xml:space="preserve"> k. nuo kelio Debeikiai-Žalioji)</w:t>
            </w:r>
          </w:p>
        </w:tc>
        <w:tc>
          <w:tcPr>
            <w:tcW w:w="1417" w:type="dxa"/>
          </w:tcPr>
          <w:p w14:paraId="3441B8E6" w14:textId="22C9CE38" w:rsidR="00433A73" w:rsidRPr="005623AB" w:rsidRDefault="00FB417D" w:rsidP="00433A73">
            <w:r w:rsidRPr="005623AB">
              <w:t>Anykščių r. sav.</w:t>
            </w:r>
          </w:p>
        </w:tc>
        <w:tc>
          <w:tcPr>
            <w:tcW w:w="1843" w:type="dxa"/>
          </w:tcPr>
          <w:p w14:paraId="585F2C17" w14:textId="7D698131" w:rsidR="00433A73" w:rsidRPr="005623AB" w:rsidRDefault="00433A73" w:rsidP="004A5AE8">
            <w:pPr>
              <w:jc w:val="center"/>
            </w:pPr>
            <w:r w:rsidRPr="005623AB">
              <w:t>4400-5545-8636</w:t>
            </w:r>
          </w:p>
        </w:tc>
        <w:tc>
          <w:tcPr>
            <w:tcW w:w="709" w:type="dxa"/>
          </w:tcPr>
          <w:p w14:paraId="562B54B5" w14:textId="61A34C2E" w:rsidR="00433A73" w:rsidRPr="005623AB" w:rsidRDefault="00433A73" w:rsidP="004A5AE8">
            <w:pPr>
              <w:jc w:val="right"/>
            </w:pPr>
            <w:r w:rsidRPr="005623AB">
              <w:t>0681</w:t>
            </w:r>
          </w:p>
        </w:tc>
        <w:tc>
          <w:tcPr>
            <w:tcW w:w="992" w:type="dxa"/>
            <w:shd w:val="clear" w:color="auto" w:fill="auto"/>
          </w:tcPr>
          <w:p w14:paraId="575D823D" w14:textId="4D826E17" w:rsidR="00433A73" w:rsidRPr="005623AB" w:rsidRDefault="00774553" w:rsidP="004A5AE8">
            <w:pPr>
              <w:jc w:val="right"/>
            </w:pPr>
            <w:r w:rsidRPr="005623AB">
              <w:t>001450</w:t>
            </w:r>
          </w:p>
        </w:tc>
        <w:tc>
          <w:tcPr>
            <w:tcW w:w="1276" w:type="dxa"/>
          </w:tcPr>
          <w:p w14:paraId="395A39E0" w14:textId="1F768E5A" w:rsidR="00433A73" w:rsidRPr="005623AB" w:rsidRDefault="00433A73" w:rsidP="004A5AE8">
            <w:pPr>
              <w:jc w:val="right"/>
            </w:pPr>
            <w:r w:rsidRPr="005623AB">
              <w:t>169653,08</w:t>
            </w:r>
          </w:p>
        </w:tc>
        <w:tc>
          <w:tcPr>
            <w:tcW w:w="1275" w:type="dxa"/>
          </w:tcPr>
          <w:p w14:paraId="556B0670" w14:textId="223FE292" w:rsidR="00433A73" w:rsidRPr="005623AB" w:rsidRDefault="00433A73" w:rsidP="004A5AE8">
            <w:pPr>
              <w:jc w:val="right"/>
            </w:pPr>
            <w:r w:rsidRPr="005623AB">
              <w:t>6873,36</w:t>
            </w:r>
          </w:p>
        </w:tc>
      </w:tr>
      <w:tr w:rsidR="005623AB" w:rsidRPr="005623AB" w14:paraId="46E44CFA" w14:textId="77777777" w:rsidTr="00CE40CC">
        <w:trPr>
          <w:trHeight w:val="270"/>
        </w:trPr>
        <w:tc>
          <w:tcPr>
            <w:tcW w:w="817" w:type="dxa"/>
            <w:shd w:val="clear" w:color="auto" w:fill="auto"/>
          </w:tcPr>
          <w:p w14:paraId="0E20450E" w14:textId="77777777" w:rsidR="00433A73" w:rsidRPr="005623AB" w:rsidRDefault="00433A73" w:rsidP="00433A73">
            <w:pPr>
              <w:numPr>
                <w:ilvl w:val="0"/>
                <w:numId w:val="3"/>
              </w:numPr>
              <w:jc w:val="right"/>
            </w:pPr>
          </w:p>
        </w:tc>
        <w:tc>
          <w:tcPr>
            <w:tcW w:w="1985" w:type="dxa"/>
          </w:tcPr>
          <w:p w14:paraId="0705D83F" w14:textId="0D9F205F" w:rsidR="00433A73" w:rsidRPr="005623AB" w:rsidRDefault="00433A73" w:rsidP="00433A73">
            <w:proofErr w:type="spellStart"/>
            <w:r w:rsidRPr="005623AB">
              <w:t>Mičionių</w:t>
            </w:r>
            <w:proofErr w:type="spellEnd"/>
            <w:r w:rsidRPr="005623AB">
              <w:t xml:space="preserve"> gatvė </w:t>
            </w:r>
          </w:p>
        </w:tc>
        <w:tc>
          <w:tcPr>
            <w:tcW w:w="1417" w:type="dxa"/>
          </w:tcPr>
          <w:p w14:paraId="0645982C" w14:textId="7B7DB72D" w:rsidR="00433A73" w:rsidRPr="005623AB" w:rsidRDefault="00FB417D" w:rsidP="00433A73">
            <w:proofErr w:type="spellStart"/>
            <w:r w:rsidRPr="005623AB">
              <w:t>Mičionių</w:t>
            </w:r>
            <w:proofErr w:type="spellEnd"/>
            <w:r w:rsidRPr="005623AB">
              <w:t xml:space="preserve"> k., Anykščių r. sav.</w:t>
            </w:r>
          </w:p>
        </w:tc>
        <w:tc>
          <w:tcPr>
            <w:tcW w:w="1843" w:type="dxa"/>
          </w:tcPr>
          <w:p w14:paraId="36EB74B3" w14:textId="11189E99" w:rsidR="00433A73" w:rsidRPr="005623AB" w:rsidRDefault="00433A73" w:rsidP="004A5AE8">
            <w:pPr>
              <w:jc w:val="center"/>
            </w:pPr>
            <w:r w:rsidRPr="005623AB">
              <w:t>4400-5545-7571</w:t>
            </w:r>
          </w:p>
        </w:tc>
        <w:tc>
          <w:tcPr>
            <w:tcW w:w="709" w:type="dxa"/>
          </w:tcPr>
          <w:p w14:paraId="01E8D105" w14:textId="7853261A" w:rsidR="00433A73" w:rsidRPr="005623AB" w:rsidRDefault="00433A73" w:rsidP="004A5AE8">
            <w:pPr>
              <w:jc w:val="right"/>
            </w:pPr>
            <w:r w:rsidRPr="005623AB">
              <w:t>1629</w:t>
            </w:r>
          </w:p>
        </w:tc>
        <w:tc>
          <w:tcPr>
            <w:tcW w:w="992" w:type="dxa"/>
            <w:shd w:val="clear" w:color="auto" w:fill="auto"/>
          </w:tcPr>
          <w:p w14:paraId="5BA7660F" w14:textId="4EC5A337" w:rsidR="00433A73" w:rsidRPr="005623AB" w:rsidRDefault="00774553" w:rsidP="004A5AE8">
            <w:pPr>
              <w:jc w:val="right"/>
            </w:pPr>
            <w:r w:rsidRPr="005623AB">
              <w:t>012376</w:t>
            </w:r>
          </w:p>
        </w:tc>
        <w:tc>
          <w:tcPr>
            <w:tcW w:w="1276" w:type="dxa"/>
          </w:tcPr>
          <w:p w14:paraId="400344F6" w14:textId="1C7D374F" w:rsidR="00433A73" w:rsidRPr="005623AB" w:rsidRDefault="00433A73" w:rsidP="004A5AE8">
            <w:pPr>
              <w:jc w:val="right"/>
            </w:pPr>
            <w:r w:rsidRPr="005623AB">
              <w:t>36236,00</w:t>
            </w:r>
          </w:p>
        </w:tc>
        <w:tc>
          <w:tcPr>
            <w:tcW w:w="1275" w:type="dxa"/>
          </w:tcPr>
          <w:p w14:paraId="58797758" w14:textId="0ABFA579" w:rsidR="00433A73" w:rsidRPr="005623AB" w:rsidRDefault="00433A73" w:rsidP="004A5AE8">
            <w:pPr>
              <w:jc w:val="right"/>
            </w:pPr>
            <w:r w:rsidRPr="005623AB">
              <w:t>30800,72</w:t>
            </w:r>
          </w:p>
        </w:tc>
      </w:tr>
      <w:tr w:rsidR="005623AB" w:rsidRPr="005623AB" w14:paraId="372228DF" w14:textId="77777777" w:rsidTr="00CE40CC">
        <w:trPr>
          <w:trHeight w:val="270"/>
        </w:trPr>
        <w:tc>
          <w:tcPr>
            <w:tcW w:w="7763" w:type="dxa"/>
            <w:gridSpan w:val="6"/>
            <w:shd w:val="clear" w:color="auto" w:fill="auto"/>
          </w:tcPr>
          <w:p w14:paraId="35B9A108" w14:textId="60EA2859" w:rsidR="00433A73" w:rsidRPr="005623AB" w:rsidRDefault="00DE17C1" w:rsidP="004A5AE8">
            <w:pPr>
              <w:jc w:val="right"/>
            </w:pPr>
            <w:r>
              <w:t>Iš v</w:t>
            </w:r>
            <w:r w:rsidR="00433A73" w:rsidRPr="005623AB">
              <w:t>iso</w:t>
            </w:r>
          </w:p>
        </w:tc>
        <w:tc>
          <w:tcPr>
            <w:tcW w:w="1276" w:type="dxa"/>
            <w:shd w:val="clear" w:color="auto" w:fill="auto"/>
          </w:tcPr>
          <w:p w14:paraId="2D638B18" w14:textId="0743234C" w:rsidR="00433A73" w:rsidRPr="005623AB" w:rsidRDefault="00036DE7" w:rsidP="004A5AE8">
            <w:pPr>
              <w:jc w:val="right"/>
              <w:rPr>
                <w:sz w:val="22"/>
                <w:szCs w:val="22"/>
              </w:rPr>
            </w:pPr>
            <w:r>
              <w:rPr>
                <w:sz w:val="22"/>
                <w:szCs w:val="22"/>
              </w:rPr>
              <w:t>1902081,05</w:t>
            </w:r>
          </w:p>
        </w:tc>
        <w:tc>
          <w:tcPr>
            <w:tcW w:w="1275" w:type="dxa"/>
            <w:shd w:val="clear" w:color="auto" w:fill="auto"/>
          </w:tcPr>
          <w:p w14:paraId="5EDBF3BB" w14:textId="64E0811B" w:rsidR="00433A73" w:rsidRPr="005623AB" w:rsidRDefault="00036DE7" w:rsidP="004A5AE8">
            <w:pPr>
              <w:jc w:val="right"/>
              <w:rPr>
                <w:sz w:val="22"/>
                <w:szCs w:val="22"/>
              </w:rPr>
            </w:pPr>
            <w:r>
              <w:rPr>
                <w:sz w:val="22"/>
                <w:szCs w:val="22"/>
              </w:rPr>
              <w:t>468942,86</w:t>
            </w:r>
          </w:p>
        </w:tc>
      </w:tr>
    </w:tbl>
    <w:p w14:paraId="207F7193" w14:textId="14F0E6CE" w:rsidR="00AA2112" w:rsidRPr="008D291C" w:rsidRDefault="00B47D28" w:rsidP="00566CD5">
      <w:pPr>
        <w:jc w:val="center"/>
      </w:pPr>
      <w:r>
        <w:t>__</w:t>
      </w:r>
      <w:r w:rsidR="008D291C" w:rsidRPr="008D291C">
        <w:t>______________</w:t>
      </w:r>
      <w:r w:rsidR="00E91B29" w:rsidRPr="008D291C">
        <w:t>___________________</w:t>
      </w:r>
    </w:p>
    <w:p w14:paraId="5434E519" w14:textId="77777777" w:rsidR="00B36D57" w:rsidRPr="008D291C" w:rsidRDefault="00B36D57" w:rsidP="00DF37DE">
      <w:pPr>
        <w:jc w:val="center"/>
      </w:pPr>
    </w:p>
    <w:p w14:paraId="0C45E1FA" w14:textId="77777777" w:rsidR="00C77292" w:rsidRDefault="00C77292" w:rsidP="00DF37DE">
      <w:pPr>
        <w:jc w:val="center"/>
        <w:rPr>
          <w:color w:val="FF0000"/>
        </w:rPr>
      </w:pPr>
    </w:p>
    <w:p w14:paraId="6FFAEAE4" w14:textId="77777777" w:rsidR="00C77292" w:rsidRDefault="00C77292" w:rsidP="00DF37DE">
      <w:pPr>
        <w:jc w:val="center"/>
        <w:rPr>
          <w:color w:val="FF0000"/>
        </w:rPr>
      </w:pPr>
    </w:p>
    <w:p w14:paraId="0A79197C" w14:textId="77777777" w:rsidR="00FC4162" w:rsidRDefault="00FC4162" w:rsidP="00FC4162">
      <w:pPr>
        <w:jc w:val="center"/>
        <w:rPr>
          <w:b/>
          <w:lang w:eastAsia="lt-LT"/>
        </w:rPr>
      </w:pPr>
      <w:r>
        <w:rPr>
          <w:b/>
          <w:lang w:eastAsia="lt-LT"/>
        </w:rPr>
        <w:br w:type="page"/>
      </w:r>
    </w:p>
    <w:p w14:paraId="65CD1940" w14:textId="7E5ABE34" w:rsidR="00FC4162" w:rsidRPr="0022299E" w:rsidRDefault="00FC4162" w:rsidP="00FC4162">
      <w:pPr>
        <w:jc w:val="center"/>
        <w:rPr>
          <w:b/>
          <w:lang w:eastAsia="lt-LT"/>
        </w:rPr>
      </w:pPr>
      <w:r w:rsidRPr="0022299E">
        <w:rPr>
          <w:b/>
          <w:lang w:eastAsia="lt-LT"/>
        </w:rPr>
        <w:t>SAVIVALDYBĖS TARYBOS SPRENDIMO „</w:t>
      </w:r>
      <w:r w:rsidRPr="0022299E">
        <w:rPr>
          <w:b/>
        </w:rPr>
        <w:t xml:space="preserve">DĖL </w:t>
      </w:r>
      <w:r w:rsidR="00C97634">
        <w:rPr>
          <w:b/>
          <w:caps/>
        </w:rPr>
        <w:t xml:space="preserve">ANYKŠČIŲ RAJONO SAVIVALDYBEI NUOSAVYBĖS TEISE PRIKLAUSANČIO ILGALAIKIO MATERIALIOJO </w:t>
      </w:r>
      <w:r w:rsidR="00C97634" w:rsidRPr="00CD4E97">
        <w:rPr>
          <w:b/>
          <w:caps/>
        </w:rPr>
        <w:t xml:space="preserve">NEKILNOJAMOJO TURTO perdavimo </w:t>
      </w:r>
      <w:r w:rsidR="00C97634" w:rsidRPr="007F774C">
        <w:rPr>
          <w:b/>
          <w:caps/>
        </w:rPr>
        <w:t>anykščių rajono savivaldybės administracijai</w:t>
      </w:r>
      <w:r w:rsidR="00C97634" w:rsidRPr="00CD4E97">
        <w:rPr>
          <w:b/>
          <w:caps/>
        </w:rPr>
        <w:t xml:space="preserve"> VALDYTI, </w:t>
      </w:r>
      <w:r w:rsidR="00C97634" w:rsidRPr="007F774C">
        <w:rPr>
          <w:b/>
          <w:caps/>
        </w:rPr>
        <w:t>NAUDOTI IR DISPONUOTI JUO PATIKĖJIMO TEISE</w:t>
      </w:r>
      <w:r>
        <w:rPr>
          <w:b/>
        </w:rPr>
        <w:t>“</w:t>
      </w:r>
      <w:r w:rsidRPr="0022299E">
        <w:rPr>
          <w:b/>
          <w:lang w:eastAsia="lt-LT"/>
        </w:rPr>
        <w:t xml:space="preserve"> PROJEKTO</w:t>
      </w:r>
    </w:p>
    <w:p w14:paraId="084E8FFC" w14:textId="77777777" w:rsidR="00FC4162" w:rsidRPr="0022299E" w:rsidRDefault="00FC4162" w:rsidP="00FC4162">
      <w:pPr>
        <w:jc w:val="center"/>
        <w:rPr>
          <w:b/>
          <w:caps/>
          <w:lang w:eastAsia="lt-LT"/>
        </w:rPr>
      </w:pPr>
      <w:r w:rsidRPr="0022299E">
        <w:rPr>
          <w:b/>
          <w:lang w:eastAsia="lt-LT"/>
        </w:rPr>
        <w:t>AIŠKINAMASIS RAŠTAS</w:t>
      </w:r>
    </w:p>
    <w:p w14:paraId="48F660F5" w14:textId="77777777" w:rsidR="00FC4162" w:rsidRPr="0022299E" w:rsidRDefault="00FC4162" w:rsidP="00FC4162">
      <w:pPr>
        <w:ind w:firstLine="720"/>
        <w:jc w:val="both"/>
        <w:rPr>
          <w:b/>
          <w:lang w:eastAsia="lt-LT"/>
        </w:rPr>
      </w:pPr>
    </w:p>
    <w:p w14:paraId="2EF26980" w14:textId="77777777" w:rsidR="00FC4162" w:rsidRPr="0022299E" w:rsidRDefault="00FC4162" w:rsidP="00FC4162">
      <w:pPr>
        <w:tabs>
          <w:tab w:val="left" w:pos="567"/>
          <w:tab w:val="left" w:pos="993"/>
        </w:tabs>
        <w:spacing w:line="360" w:lineRule="auto"/>
        <w:jc w:val="both"/>
        <w:rPr>
          <w:b/>
          <w:lang w:eastAsia="lt-LT"/>
        </w:rPr>
      </w:pPr>
      <w:r w:rsidRPr="0022299E">
        <w:rPr>
          <w:b/>
          <w:lang w:eastAsia="lt-LT"/>
        </w:rPr>
        <w:tab/>
      </w:r>
    </w:p>
    <w:p w14:paraId="24C62CD1" w14:textId="77777777" w:rsidR="00FC4162" w:rsidRPr="0022299E" w:rsidRDefault="00FC4162" w:rsidP="00FC4162">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5590ABD6" w14:textId="60EAA500" w:rsidR="00642B90" w:rsidRDefault="00642B90" w:rsidP="00167E60">
      <w:pPr>
        <w:spacing w:line="360" w:lineRule="auto"/>
        <w:ind w:left="360" w:firstLine="360"/>
        <w:jc w:val="both"/>
      </w:pPr>
      <w:r>
        <w:t>Sprendimo projekto tikslas perduoti Savivaldybei nuosavybės teise priklausantį nekilnojamąjį turtą patikėjimo teise valdyti, naudoti ir disponuoti juo įstaigai</w:t>
      </w:r>
      <w:r w:rsidR="008F3340">
        <w:t xml:space="preserve">, faktiškai valdančiai šį turtą, ir </w:t>
      </w:r>
      <w:r w:rsidR="005452FD">
        <w:t>šias daiktines teises įregistruoti Nekilnojamojo turto registre.</w:t>
      </w:r>
    </w:p>
    <w:p w14:paraId="4ABB17AD" w14:textId="20FAEE32" w:rsidR="00167E60" w:rsidRPr="001252D3" w:rsidRDefault="00167E60" w:rsidP="00167E60">
      <w:pPr>
        <w:spacing w:line="360" w:lineRule="auto"/>
        <w:ind w:left="360" w:firstLine="360"/>
        <w:jc w:val="both"/>
      </w:pPr>
      <w:r w:rsidRPr="001252D3">
        <w:t xml:space="preserve">Sprendimo projektas parengtas įvertinus tai, kad </w:t>
      </w:r>
      <w:bookmarkStart w:id="2" w:name="_Hlk511218725"/>
      <w:r w:rsidRPr="001252D3">
        <w:t>A</w:t>
      </w:r>
      <w:bookmarkEnd w:id="2"/>
      <w:r w:rsidRPr="001252D3">
        <w:t>nykščių rajono savivaldybės nuosavybės teise priklausant</w:t>
      </w:r>
      <w:r>
        <w:t>ys</w:t>
      </w:r>
      <w:r w:rsidRPr="001252D3">
        <w:t xml:space="preserve"> </w:t>
      </w:r>
      <w:r>
        <w:t>vietinės reikšmės keliai ir gatvės</w:t>
      </w:r>
      <w:r w:rsidRPr="001252D3">
        <w:t xml:space="preserve"> </w:t>
      </w:r>
      <w:r>
        <w:t>eksploatuojami (</w:t>
      </w:r>
      <w:r w:rsidRPr="001252D3">
        <w:t>naudojam</w:t>
      </w:r>
      <w:r>
        <w:t>i)</w:t>
      </w:r>
      <w:r w:rsidRPr="001252D3">
        <w:t xml:space="preserve"> savarankišk</w:t>
      </w:r>
      <w:r>
        <w:t>ųjų</w:t>
      </w:r>
      <w:r w:rsidRPr="001252D3">
        <w:t xml:space="preserve"> savivaldybių funkcij</w:t>
      </w:r>
      <w:r>
        <w:t>ų</w:t>
      </w:r>
      <w:r w:rsidRPr="001252D3">
        <w:t xml:space="preserve"> –</w:t>
      </w:r>
      <w:r>
        <w:t xml:space="preserve"> </w:t>
      </w:r>
      <w:r w:rsidRPr="00E22CD7">
        <w:t xml:space="preserve">savivaldybei nuosavybės teise priklausančios žemės ir kito turto valdymas, naudojimas ir disponavimas juo </w:t>
      </w:r>
      <w:r>
        <w:t>ir</w:t>
      </w:r>
      <w:r w:rsidRPr="00E22CD7">
        <w:t xml:space="preserve"> savivaldybių vietinės reikšmės kelių ir gatvių priežiūra, taisymas, tiesimas ir saugaus eismo organizavimas</w:t>
      </w:r>
      <w:r>
        <w:t xml:space="preserve"> </w:t>
      </w:r>
      <w:r w:rsidRPr="001252D3">
        <w:t>– įgyvendinimui</w:t>
      </w:r>
      <w:r w:rsidRPr="001252D3">
        <w:rPr>
          <w:lang w:eastAsia="ar-SA"/>
        </w:rPr>
        <w:t>, o Savivaldybės administracija yra ta įstaiga, kuri įgyvendina ši</w:t>
      </w:r>
      <w:r>
        <w:rPr>
          <w:lang w:eastAsia="ar-SA"/>
        </w:rPr>
        <w:t>as</w:t>
      </w:r>
      <w:r w:rsidRPr="001252D3">
        <w:rPr>
          <w:lang w:eastAsia="ar-SA"/>
        </w:rPr>
        <w:t xml:space="preserve"> funkcij</w:t>
      </w:r>
      <w:r>
        <w:rPr>
          <w:lang w:eastAsia="ar-SA"/>
        </w:rPr>
        <w:t>as</w:t>
      </w:r>
      <w:r w:rsidRPr="001252D3">
        <w:rPr>
          <w:lang w:eastAsia="ar-SA"/>
        </w:rPr>
        <w:t xml:space="preserve">. </w:t>
      </w:r>
    </w:p>
    <w:p w14:paraId="5F75FE33" w14:textId="77777777" w:rsidR="00FC4162" w:rsidRPr="0022299E" w:rsidRDefault="00FC4162" w:rsidP="00FC4162">
      <w:pPr>
        <w:spacing w:line="360" w:lineRule="auto"/>
        <w:ind w:firstLine="360"/>
        <w:jc w:val="both"/>
      </w:pPr>
    </w:p>
    <w:p w14:paraId="4CA5E4A9" w14:textId="77777777" w:rsidR="00FC4162" w:rsidRPr="0022299E" w:rsidRDefault="00FC4162" w:rsidP="00FC4162">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66A3678D" w14:textId="00F7AD10" w:rsidR="00FC4162" w:rsidRPr="0022299E" w:rsidRDefault="00D60721" w:rsidP="001155A9">
      <w:pPr>
        <w:spacing w:after="200" w:line="360" w:lineRule="auto"/>
        <w:ind w:left="360" w:firstLine="360"/>
        <w:jc w:val="both"/>
        <w:rPr>
          <w:lang w:eastAsia="lt-LT"/>
        </w:rPr>
      </w:pPr>
      <w:r w:rsidRPr="007F774C">
        <w:t>Lietuvos Respublikos vietos savivaldos įstatym</w:t>
      </w:r>
      <w:r>
        <w:t>o</w:t>
      </w:r>
      <w:r w:rsidRPr="007F774C">
        <w:t xml:space="preserve"> 6 straipsnio </w:t>
      </w:r>
      <w:r>
        <w:t>3 ir</w:t>
      </w:r>
      <w:r w:rsidRPr="007F774C">
        <w:t xml:space="preserve"> </w:t>
      </w:r>
      <w:r>
        <w:t>32</w:t>
      </w:r>
      <w:r w:rsidRPr="007F774C">
        <w:t xml:space="preserve"> punktai, 16 straipsnio 2 dalies 26 punkt</w:t>
      </w:r>
      <w:r>
        <w:t>as</w:t>
      </w:r>
      <w:r w:rsidRPr="007F774C">
        <w:t>,</w:t>
      </w:r>
      <w:r>
        <w:t xml:space="preserve"> </w:t>
      </w:r>
      <w:r w:rsidRPr="002B19F7">
        <w:rPr>
          <w:lang w:eastAsia="ar-SA"/>
        </w:rPr>
        <w:t>Lietuvos Respublikos valstybės ir savivaldybių turto valdymo, naudojimo ir disponavimo juo įstatymo 12 straipsnio 1 ir 2 daly</w:t>
      </w:r>
      <w:r w:rsidR="001155A9">
        <w:rPr>
          <w:lang w:eastAsia="ar-SA"/>
        </w:rPr>
        <w:t xml:space="preserve">s, </w:t>
      </w:r>
      <w:r w:rsidR="00D005B8" w:rsidRPr="007F774C">
        <w:t>Anykščių rajono savivaldybei nuosavybės teise priklausančio turto perdavimo valdyti, naudoti ir disponuoti juo patikėjimo teise tvarkos aprašo, patvirtinto Anykščių rajono savivaldybės tarybos 20</w:t>
      </w:r>
      <w:r w:rsidR="00D005B8">
        <w:t>20</w:t>
      </w:r>
      <w:r w:rsidR="00D005B8" w:rsidRPr="007F774C">
        <w:t xml:space="preserve"> m. </w:t>
      </w:r>
      <w:r w:rsidR="00D005B8">
        <w:t>rugpjūčio</w:t>
      </w:r>
      <w:r w:rsidR="00D005B8" w:rsidRPr="007F774C">
        <w:t xml:space="preserve"> 27 d. sprendimu Nr. 1-TS-</w:t>
      </w:r>
      <w:r w:rsidR="00D005B8">
        <w:t>257</w:t>
      </w:r>
      <w:r w:rsidR="00D005B8" w:rsidRPr="007F774C">
        <w:t xml:space="preserve"> ,,Dėl Anykščių rajono savivaldybei nuosavybės teise priklausančio turto perdavimo valdyti, naudotis ir disponuoti juo patikėjimo teise tvarkos aprašo patvirtinimo“</w:t>
      </w:r>
      <w:r w:rsidRPr="002B19F7">
        <w:t xml:space="preserve">“, </w:t>
      </w:r>
      <w:r w:rsidR="001155A9">
        <w:t>4 punktas, 5</w:t>
      </w:r>
      <w:r w:rsidRPr="002B19F7">
        <w:t>.1 papunk</w:t>
      </w:r>
      <w:r w:rsidR="001155A9">
        <w:t xml:space="preserve">tis ir </w:t>
      </w:r>
      <w:r w:rsidRPr="002B19F7">
        <w:t xml:space="preserve"> </w:t>
      </w:r>
      <w:r w:rsidR="001155A9">
        <w:t>19, 22 punktai</w:t>
      </w:r>
      <w:r w:rsidRPr="002B19F7">
        <w:t>.</w:t>
      </w:r>
    </w:p>
    <w:p w14:paraId="25C888D5" w14:textId="77777777" w:rsidR="00FC4162" w:rsidRPr="0022299E" w:rsidRDefault="00FC4162" w:rsidP="00FC4162">
      <w:pPr>
        <w:tabs>
          <w:tab w:val="left" w:pos="567"/>
        </w:tabs>
        <w:spacing w:line="360" w:lineRule="auto"/>
        <w:jc w:val="both"/>
        <w:rPr>
          <w:b/>
          <w:lang w:eastAsia="lt-LT"/>
        </w:rPr>
      </w:pPr>
      <w:r w:rsidRPr="0022299E">
        <w:rPr>
          <w:b/>
          <w:lang w:eastAsia="lt-LT"/>
        </w:rPr>
        <w:tab/>
        <w:t xml:space="preserve">3. Lėšų poreikis ir šaltiniai: </w:t>
      </w:r>
    </w:p>
    <w:p w14:paraId="1936097B" w14:textId="6F8D7629" w:rsidR="00FC4162" w:rsidRPr="0022299E" w:rsidRDefault="00FC4162" w:rsidP="00FC4162">
      <w:pPr>
        <w:tabs>
          <w:tab w:val="left" w:pos="567"/>
        </w:tabs>
        <w:spacing w:line="360" w:lineRule="auto"/>
        <w:jc w:val="both"/>
        <w:rPr>
          <w:lang w:eastAsia="lt-LT"/>
        </w:rPr>
      </w:pPr>
      <w:r w:rsidRPr="0022299E">
        <w:rPr>
          <w:lang w:eastAsia="lt-LT"/>
        </w:rPr>
        <w:tab/>
      </w: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49166CB4" w14:textId="77777777" w:rsidR="00FC4162" w:rsidRPr="0022299E" w:rsidRDefault="00FC4162" w:rsidP="00FC4162">
      <w:pPr>
        <w:tabs>
          <w:tab w:val="left" w:pos="567"/>
        </w:tabs>
        <w:spacing w:line="360" w:lineRule="auto"/>
        <w:jc w:val="both"/>
        <w:rPr>
          <w:strike/>
          <w:lang w:eastAsia="lt-LT"/>
        </w:rPr>
      </w:pPr>
    </w:p>
    <w:p w14:paraId="7C5517FE" w14:textId="77777777" w:rsidR="00FC4162" w:rsidRPr="0022299E" w:rsidRDefault="00FC4162" w:rsidP="00206326">
      <w:pPr>
        <w:tabs>
          <w:tab w:val="left" w:pos="567"/>
        </w:tabs>
        <w:spacing w:line="360" w:lineRule="auto"/>
        <w:ind w:left="567"/>
        <w:jc w:val="both"/>
        <w:rPr>
          <w:b/>
          <w:lang w:eastAsia="lt-LT"/>
        </w:rPr>
      </w:pPr>
      <w:r w:rsidRPr="0022299E">
        <w:rPr>
          <w:b/>
          <w:lang w:eastAsia="lt-LT"/>
        </w:rPr>
        <w:tab/>
        <w:t>4. Numatomo teisinio reguliavimo poveikio vertinimo rezultatai, galimos neigiamos priimto sprendimo pasekmės ir kokių priemonių reikėtų imtis, kad tokių pasekmių būtų išvengta:</w:t>
      </w:r>
    </w:p>
    <w:p w14:paraId="67866CF9" w14:textId="77777777" w:rsidR="00FC4162" w:rsidRPr="0022299E" w:rsidRDefault="00FC4162" w:rsidP="00FC4162">
      <w:pPr>
        <w:tabs>
          <w:tab w:val="left" w:pos="567"/>
        </w:tabs>
        <w:spacing w:line="360" w:lineRule="auto"/>
        <w:jc w:val="both"/>
        <w:rPr>
          <w:lang w:eastAsia="lt-LT"/>
        </w:rPr>
      </w:pPr>
      <w:r w:rsidRPr="0022299E">
        <w:rPr>
          <w:b/>
          <w:lang w:eastAsia="lt-LT"/>
        </w:rPr>
        <w:tab/>
      </w:r>
      <w:r w:rsidRPr="0022299E">
        <w:rPr>
          <w:lang w:eastAsia="lt-LT"/>
        </w:rPr>
        <w:t>Teisinio reguliavimo poveikio vertinimo rezultatai nevertinami.</w:t>
      </w:r>
    </w:p>
    <w:p w14:paraId="2B0F767B" w14:textId="77777777" w:rsidR="00FC4162" w:rsidRPr="0022299E" w:rsidRDefault="00FC4162" w:rsidP="00FC4162">
      <w:pPr>
        <w:tabs>
          <w:tab w:val="left" w:pos="567"/>
        </w:tabs>
        <w:spacing w:line="360" w:lineRule="auto"/>
        <w:jc w:val="both"/>
        <w:rPr>
          <w:lang w:eastAsia="lt-LT"/>
        </w:rPr>
      </w:pPr>
      <w:r w:rsidRPr="0022299E">
        <w:rPr>
          <w:lang w:eastAsia="lt-LT"/>
        </w:rPr>
        <w:tab/>
        <w:t>Neigiamų priimto sprendimo pasekmių nenumatoma.</w:t>
      </w:r>
    </w:p>
    <w:p w14:paraId="0B41275A" w14:textId="77777777" w:rsidR="00FC4162" w:rsidRPr="0022299E" w:rsidRDefault="00FC4162" w:rsidP="00FC4162">
      <w:pPr>
        <w:tabs>
          <w:tab w:val="left" w:pos="567"/>
        </w:tabs>
        <w:spacing w:line="360" w:lineRule="auto"/>
        <w:jc w:val="both"/>
        <w:rPr>
          <w:lang w:eastAsia="lt-LT"/>
        </w:rPr>
      </w:pPr>
    </w:p>
    <w:p w14:paraId="5D8F52ED" w14:textId="77777777" w:rsidR="00FC4162" w:rsidRPr="0022299E" w:rsidRDefault="00FC4162" w:rsidP="00206326">
      <w:pPr>
        <w:spacing w:line="360" w:lineRule="auto"/>
        <w:ind w:left="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5E6D46E1" w14:textId="77777777" w:rsidR="00FC4162" w:rsidRPr="0022299E" w:rsidRDefault="00FC4162" w:rsidP="00FC4162">
      <w:pPr>
        <w:spacing w:line="360" w:lineRule="auto"/>
        <w:ind w:firstLine="567"/>
        <w:jc w:val="both"/>
        <w:rPr>
          <w:lang w:eastAsia="lt-LT"/>
        </w:rPr>
      </w:pPr>
      <w:r w:rsidRPr="0022299E">
        <w:rPr>
          <w:lang w:eastAsia="lt-LT"/>
        </w:rPr>
        <w:t>Nėra.</w:t>
      </w:r>
    </w:p>
    <w:p w14:paraId="21451E73" w14:textId="77777777" w:rsidR="00FC4162" w:rsidRPr="0022299E" w:rsidRDefault="00FC4162" w:rsidP="00FC4162">
      <w:pPr>
        <w:spacing w:line="360" w:lineRule="auto"/>
        <w:ind w:firstLine="567"/>
        <w:jc w:val="both"/>
        <w:rPr>
          <w:lang w:eastAsia="lt-LT"/>
        </w:rPr>
      </w:pPr>
    </w:p>
    <w:p w14:paraId="73ADED27" w14:textId="77777777" w:rsidR="00FC4162" w:rsidRPr="0022299E" w:rsidRDefault="00FC4162" w:rsidP="00FC4162">
      <w:pPr>
        <w:spacing w:line="360" w:lineRule="auto"/>
        <w:ind w:firstLine="567"/>
        <w:jc w:val="both"/>
        <w:rPr>
          <w:b/>
          <w:lang w:eastAsia="lt-LT"/>
        </w:rPr>
      </w:pPr>
      <w:r w:rsidRPr="0022299E">
        <w:rPr>
          <w:b/>
          <w:lang w:eastAsia="lt-LT"/>
        </w:rPr>
        <w:t>6. Sprendimo įgyvendinimo terminai – kas, ką ir kada turėtų atlikti:</w:t>
      </w:r>
    </w:p>
    <w:p w14:paraId="726FE707" w14:textId="1CC92322" w:rsidR="00FC4162" w:rsidRPr="00187FB9" w:rsidRDefault="00466D67" w:rsidP="00206326">
      <w:pPr>
        <w:spacing w:after="200" w:line="360" w:lineRule="auto"/>
        <w:ind w:left="567" w:firstLine="153"/>
        <w:jc w:val="both"/>
      </w:pPr>
      <w:r>
        <w:t xml:space="preserve">Viešųjų pirkimų ir turto skyrius parengia ir </w:t>
      </w:r>
      <w:r w:rsidRPr="008A6BB4">
        <w:t>Savivaldybės mer</w:t>
      </w:r>
      <w:r>
        <w:t>ui pateikia</w:t>
      </w:r>
      <w:r w:rsidRPr="008A6BB4">
        <w:t xml:space="preserve"> pasirašyti </w:t>
      </w:r>
      <w:r>
        <w:t>sprendime nurodyto turto</w:t>
      </w:r>
      <w:r w:rsidRPr="008A6BB4">
        <w:t xml:space="preserve"> perdavimo aktą</w:t>
      </w:r>
      <w:r>
        <w:t xml:space="preserve"> bei šį aktą per 1 mėnesį pateikia Nekilnojamojo turto registrui </w:t>
      </w:r>
      <w:r w:rsidR="00642B90">
        <w:t xml:space="preserve">su prašymu </w:t>
      </w:r>
      <w:r>
        <w:t>įregistru</w:t>
      </w:r>
      <w:r w:rsidR="00642B90">
        <w:t>oti patikėjimo teisę Anykščių rajono savivaldybės administracijai.</w:t>
      </w:r>
    </w:p>
    <w:p w14:paraId="49FEED1B" w14:textId="77777777" w:rsidR="00FC4162" w:rsidRPr="0022299E" w:rsidRDefault="00FC4162" w:rsidP="00FC4162">
      <w:pPr>
        <w:spacing w:line="360" w:lineRule="auto"/>
        <w:ind w:firstLine="567"/>
        <w:rPr>
          <w:b/>
          <w:lang w:eastAsia="lt-LT"/>
        </w:rPr>
      </w:pPr>
      <w:r w:rsidRPr="0022299E">
        <w:rPr>
          <w:b/>
          <w:lang w:eastAsia="lt-LT"/>
        </w:rPr>
        <w:t>7. Sprendimo projekto rengimo metu gauti specialistų vertinimai ir išvados:</w:t>
      </w:r>
    </w:p>
    <w:p w14:paraId="53DAFE7F" w14:textId="77777777" w:rsidR="00FC4162" w:rsidRPr="0022299E" w:rsidRDefault="00FC4162" w:rsidP="00FC4162">
      <w:pPr>
        <w:spacing w:line="360" w:lineRule="auto"/>
        <w:ind w:firstLine="567"/>
        <w:rPr>
          <w:lang w:eastAsia="lt-LT"/>
        </w:rPr>
      </w:pPr>
      <w:r w:rsidRPr="0022299E">
        <w:rPr>
          <w:lang w:eastAsia="lt-LT"/>
        </w:rPr>
        <w:t>N</w:t>
      </w:r>
      <w:r>
        <w:rPr>
          <w:lang w:eastAsia="lt-LT"/>
        </w:rPr>
        <w:t>ėra</w:t>
      </w:r>
      <w:r w:rsidRPr="0022299E">
        <w:rPr>
          <w:lang w:eastAsia="lt-LT"/>
        </w:rPr>
        <w:t>.</w:t>
      </w:r>
    </w:p>
    <w:p w14:paraId="1362383D" w14:textId="77777777" w:rsidR="00FC4162" w:rsidRPr="0022299E" w:rsidRDefault="00FC4162" w:rsidP="00FC4162">
      <w:pPr>
        <w:spacing w:line="360" w:lineRule="auto"/>
        <w:ind w:firstLine="567"/>
        <w:rPr>
          <w:lang w:eastAsia="lt-LT"/>
        </w:rPr>
      </w:pPr>
    </w:p>
    <w:p w14:paraId="3A14376E" w14:textId="77777777" w:rsidR="00FC4162" w:rsidRPr="0022299E" w:rsidRDefault="00FC4162" w:rsidP="00FC4162">
      <w:pPr>
        <w:spacing w:line="360" w:lineRule="auto"/>
        <w:ind w:firstLine="567"/>
        <w:jc w:val="both"/>
        <w:rPr>
          <w:b/>
          <w:lang w:eastAsia="lt-LT"/>
        </w:rPr>
      </w:pPr>
      <w:r w:rsidRPr="0022299E">
        <w:rPr>
          <w:b/>
          <w:lang w:eastAsia="lt-LT"/>
        </w:rPr>
        <w:t>8. Kiti reikalingi pagrindimai, skaičiavimai ir paaiškinimai:</w:t>
      </w:r>
    </w:p>
    <w:p w14:paraId="349F4470" w14:textId="20BC7BDA" w:rsidR="00FC4162" w:rsidRDefault="000271D7" w:rsidP="00206326">
      <w:pPr>
        <w:spacing w:line="360" w:lineRule="auto"/>
        <w:ind w:left="567" w:firstLine="153"/>
        <w:jc w:val="both"/>
      </w:pPr>
      <w:r w:rsidRPr="002B19F7">
        <w:t xml:space="preserve">Siūlymas perduoti </w:t>
      </w:r>
      <w:r>
        <w:t>Savivaldybei nuosavybės teise priklausantį</w:t>
      </w:r>
      <w:r w:rsidRPr="002B19F7">
        <w:t xml:space="preserve"> turtą valdyti, naudoti ir disponuoti juo patikėjimo teise Savivaldybės administracijai, grindžiamas šios įstaigos vykdoma nuostatuose numatyta veikla ir funkcijomis</w:t>
      </w:r>
      <w:r w:rsidR="00FC4162">
        <w:t>.</w:t>
      </w:r>
    </w:p>
    <w:p w14:paraId="5D114F7B" w14:textId="77777777" w:rsidR="00FC4162" w:rsidRDefault="00FC4162" w:rsidP="00FC4162">
      <w:pPr>
        <w:spacing w:line="360" w:lineRule="auto"/>
        <w:ind w:firstLine="567"/>
      </w:pPr>
    </w:p>
    <w:p w14:paraId="7C2316DE" w14:textId="77777777" w:rsidR="00FC4162" w:rsidRPr="0022299E" w:rsidRDefault="00FC4162" w:rsidP="00FC4162">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69314625" w14:textId="17D3D09B" w:rsidR="00FC4162" w:rsidRPr="0022299E" w:rsidRDefault="00FC4162" w:rsidP="00FC4162">
      <w:pPr>
        <w:spacing w:line="360" w:lineRule="auto"/>
        <w:ind w:firstLine="567"/>
        <w:rPr>
          <w:lang w:eastAsia="lt-LT"/>
        </w:rPr>
      </w:pPr>
      <w:r w:rsidRPr="0022299E">
        <w:rPr>
          <w:lang w:eastAsia="lt-LT"/>
        </w:rPr>
        <w:t>Iniciatori</w:t>
      </w:r>
      <w:r>
        <w:rPr>
          <w:lang w:eastAsia="lt-LT"/>
        </w:rPr>
        <w:t>ai</w:t>
      </w:r>
      <w:r w:rsidRPr="0022299E">
        <w:rPr>
          <w:lang w:eastAsia="lt-LT"/>
        </w:rPr>
        <w:t xml:space="preserve"> –Anykščių </w:t>
      </w:r>
      <w:r w:rsidR="00C75F19">
        <w:rPr>
          <w:lang w:eastAsia="lt-LT"/>
        </w:rPr>
        <w:t>rajono savivaldybės administracija.</w:t>
      </w:r>
    </w:p>
    <w:p w14:paraId="225CF141" w14:textId="77777777" w:rsidR="00FC4162" w:rsidRPr="0022299E" w:rsidRDefault="00FC4162" w:rsidP="00FC4162">
      <w:pPr>
        <w:spacing w:line="360" w:lineRule="auto"/>
        <w:ind w:firstLine="567"/>
        <w:rPr>
          <w:lang w:eastAsia="lt-LT"/>
        </w:rPr>
      </w:pPr>
      <w:r w:rsidRPr="0022299E">
        <w:rPr>
          <w:lang w:eastAsia="lt-LT"/>
        </w:rPr>
        <w:t xml:space="preserve">Projekto rengėja – Viešųjų pirkimų ir turto skyriaus vyriausioji specialistė N. </w:t>
      </w:r>
      <w:proofErr w:type="spellStart"/>
      <w:r w:rsidRPr="0022299E">
        <w:rPr>
          <w:lang w:eastAsia="lt-LT"/>
        </w:rPr>
        <w:t>Kiliuvienė</w:t>
      </w:r>
      <w:proofErr w:type="spellEnd"/>
      <w:r w:rsidRPr="0022299E">
        <w:rPr>
          <w:lang w:eastAsia="lt-LT"/>
        </w:rPr>
        <w:t>.</w:t>
      </w:r>
    </w:p>
    <w:p w14:paraId="62A00F19" w14:textId="77777777" w:rsidR="00FC4162" w:rsidRPr="0022299E" w:rsidRDefault="00FC4162" w:rsidP="00FC4162">
      <w:pPr>
        <w:spacing w:line="360" w:lineRule="auto"/>
        <w:ind w:firstLine="567"/>
        <w:rPr>
          <w:lang w:eastAsia="lt-LT"/>
        </w:rPr>
      </w:pPr>
      <w:r w:rsidRPr="0022299E">
        <w:rPr>
          <w:lang w:eastAsia="lt-LT"/>
        </w:rPr>
        <w:t xml:space="preserve">Pranešėja – Viešųjų pirkimų ir turto skyriaus vedėja V. Vilkickaitė.            </w:t>
      </w:r>
    </w:p>
    <w:p w14:paraId="31700CAC" w14:textId="77777777" w:rsidR="00FC4162" w:rsidRPr="0022299E" w:rsidRDefault="00FC4162" w:rsidP="00FC4162">
      <w:pPr>
        <w:rPr>
          <w:lang w:eastAsia="lt-LT"/>
        </w:rPr>
      </w:pPr>
    </w:p>
    <w:p w14:paraId="32A2ED1D" w14:textId="77777777" w:rsidR="00FC4162" w:rsidRPr="0022299E" w:rsidRDefault="00FC4162" w:rsidP="00FC4162">
      <w:pPr>
        <w:rPr>
          <w:lang w:eastAsia="lt-LT"/>
        </w:rPr>
      </w:pPr>
    </w:p>
    <w:p w14:paraId="2F6F4814" w14:textId="77777777" w:rsidR="00FC4162" w:rsidRPr="0022299E" w:rsidRDefault="00FC4162" w:rsidP="00FC4162">
      <w:pPr>
        <w:rPr>
          <w:lang w:eastAsia="lt-LT"/>
        </w:rPr>
      </w:pPr>
    </w:p>
    <w:p w14:paraId="5B2CF93C" w14:textId="77777777" w:rsidR="00FC4162" w:rsidRDefault="00FC4162" w:rsidP="00FC4162">
      <w:pPr>
        <w:tabs>
          <w:tab w:val="right" w:pos="9923"/>
        </w:tabs>
        <w:overflowPunct w:val="0"/>
        <w:autoSpaceDE w:val="0"/>
        <w:autoSpaceDN w:val="0"/>
        <w:adjustRightInd w:val="0"/>
        <w:ind w:right="49"/>
      </w:pPr>
    </w:p>
    <w:p w14:paraId="08121A14" w14:textId="77777777" w:rsidR="00C77292" w:rsidRDefault="00C77292" w:rsidP="00DF37DE">
      <w:pPr>
        <w:jc w:val="center"/>
        <w:rPr>
          <w:color w:val="FF0000"/>
        </w:rPr>
      </w:pPr>
    </w:p>
    <w:sectPr w:rsidR="00C77292" w:rsidSect="00B36D57">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AE2BE" w14:textId="77777777" w:rsidR="00BA5AE5" w:rsidRDefault="00BA5AE5" w:rsidP="00B16ED7">
      <w:r>
        <w:separator/>
      </w:r>
    </w:p>
  </w:endnote>
  <w:endnote w:type="continuationSeparator" w:id="0">
    <w:p w14:paraId="23DB4E1A" w14:textId="77777777" w:rsidR="00BA5AE5" w:rsidRDefault="00BA5AE5"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409D" w14:textId="77777777" w:rsidR="00BA5AE5" w:rsidRDefault="00BA5AE5" w:rsidP="00B16ED7">
      <w:r>
        <w:separator/>
      </w:r>
    </w:p>
  </w:footnote>
  <w:footnote w:type="continuationSeparator" w:id="0">
    <w:p w14:paraId="22100297" w14:textId="77777777" w:rsidR="00BA5AE5" w:rsidRDefault="00BA5AE5"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6"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0E4B"/>
    <w:rsid w:val="0000183C"/>
    <w:rsid w:val="000020CE"/>
    <w:rsid w:val="000021ED"/>
    <w:rsid w:val="00005A56"/>
    <w:rsid w:val="0000658D"/>
    <w:rsid w:val="00006D5B"/>
    <w:rsid w:val="00007232"/>
    <w:rsid w:val="000118CF"/>
    <w:rsid w:val="00011AEA"/>
    <w:rsid w:val="00012266"/>
    <w:rsid w:val="00012E95"/>
    <w:rsid w:val="00013DDF"/>
    <w:rsid w:val="00014A0F"/>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6033"/>
    <w:rsid w:val="00036CE5"/>
    <w:rsid w:val="00036DE7"/>
    <w:rsid w:val="000424BF"/>
    <w:rsid w:val="000433AF"/>
    <w:rsid w:val="00044E03"/>
    <w:rsid w:val="00045611"/>
    <w:rsid w:val="00045AA6"/>
    <w:rsid w:val="0004683B"/>
    <w:rsid w:val="00047929"/>
    <w:rsid w:val="00047CC2"/>
    <w:rsid w:val="00050035"/>
    <w:rsid w:val="00051970"/>
    <w:rsid w:val="000553D2"/>
    <w:rsid w:val="000557AA"/>
    <w:rsid w:val="00055B77"/>
    <w:rsid w:val="00056039"/>
    <w:rsid w:val="000573F6"/>
    <w:rsid w:val="00057AC1"/>
    <w:rsid w:val="00057B0E"/>
    <w:rsid w:val="00057E83"/>
    <w:rsid w:val="00060129"/>
    <w:rsid w:val="00060A24"/>
    <w:rsid w:val="000611EF"/>
    <w:rsid w:val="00064039"/>
    <w:rsid w:val="0006564D"/>
    <w:rsid w:val="00065710"/>
    <w:rsid w:val="00066151"/>
    <w:rsid w:val="00066555"/>
    <w:rsid w:val="00066590"/>
    <w:rsid w:val="00067C9F"/>
    <w:rsid w:val="00070499"/>
    <w:rsid w:val="0007054B"/>
    <w:rsid w:val="00073948"/>
    <w:rsid w:val="0007485F"/>
    <w:rsid w:val="000754B7"/>
    <w:rsid w:val="0008140E"/>
    <w:rsid w:val="0008289F"/>
    <w:rsid w:val="00083442"/>
    <w:rsid w:val="00083559"/>
    <w:rsid w:val="00087F61"/>
    <w:rsid w:val="0009096A"/>
    <w:rsid w:val="00090A06"/>
    <w:rsid w:val="00090E2D"/>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C317C"/>
    <w:rsid w:val="000C3E47"/>
    <w:rsid w:val="000C45BE"/>
    <w:rsid w:val="000C59DC"/>
    <w:rsid w:val="000C6531"/>
    <w:rsid w:val="000C6758"/>
    <w:rsid w:val="000C79E4"/>
    <w:rsid w:val="000C7DF8"/>
    <w:rsid w:val="000D15FA"/>
    <w:rsid w:val="000D196A"/>
    <w:rsid w:val="000D457E"/>
    <w:rsid w:val="000E12AC"/>
    <w:rsid w:val="000E4951"/>
    <w:rsid w:val="000E4CBE"/>
    <w:rsid w:val="000E5E35"/>
    <w:rsid w:val="000F5A7C"/>
    <w:rsid w:val="001001AD"/>
    <w:rsid w:val="001027F0"/>
    <w:rsid w:val="00103CC1"/>
    <w:rsid w:val="00104BAC"/>
    <w:rsid w:val="001073D8"/>
    <w:rsid w:val="00110F32"/>
    <w:rsid w:val="001110BB"/>
    <w:rsid w:val="001134C7"/>
    <w:rsid w:val="00113D7F"/>
    <w:rsid w:val="001155A9"/>
    <w:rsid w:val="001164E9"/>
    <w:rsid w:val="00116888"/>
    <w:rsid w:val="00116DB2"/>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50B8B"/>
    <w:rsid w:val="00153513"/>
    <w:rsid w:val="001545A2"/>
    <w:rsid w:val="00156D0C"/>
    <w:rsid w:val="001605A0"/>
    <w:rsid w:val="0016066A"/>
    <w:rsid w:val="0016425E"/>
    <w:rsid w:val="00165130"/>
    <w:rsid w:val="0016621E"/>
    <w:rsid w:val="00167E0E"/>
    <w:rsid w:val="00167E60"/>
    <w:rsid w:val="00170F43"/>
    <w:rsid w:val="001713B5"/>
    <w:rsid w:val="00171897"/>
    <w:rsid w:val="00172B9B"/>
    <w:rsid w:val="00172C36"/>
    <w:rsid w:val="0017585E"/>
    <w:rsid w:val="00175C67"/>
    <w:rsid w:val="00183430"/>
    <w:rsid w:val="00184532"/>
    <w:rsid w:val="00186624"/>
    <w:rsid w:val="00187788"/>
    <w:rsid w:val="00190720"/>
    <w:rsid w:val="00191841"/>
    <w:rsid w:val="001932F0"/>
    <w:rsid w:val="00193364"/>
    <w:rsid w:val="00193C5B"/>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5CA8"/>
    <w:rsid w:val="001B5DC1"/>
    <w:rsid w:val="001C289D"/>
    <w:rsid w:val="001C48B8"/>
    <w:rsid w:val="001C5CC3"/>
    <w:rsid w:val="001C6AF8"/>
    <w:rsid w:val="001D160A"/>
    <w:rsid w:val="001D2D59"/>
    <w:rsid w:val="001D50E5"/>
    <w:rsid w:val="001D74DD"/>
    <w:rsid w:val="001E0C70"/>
    <w:rsid w:val="001E21CF"/>
    <w:rsid w:val="001E3B38"/>
    <w:rsid w:val="001E45D5"/>
    <w:rsid w:val="001E64F8"/>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438"/>
    <w:rsid w:val="00220A91"/>
    <w:rsid w:val="0022219D"/>
    <w:rsid w:val="00222C07"/>
    <w:rsid w:val="00222CD8"/>
    <w:rsid w:val="0022354F"/>
    <w:rsid w:val="002242D5"/>
    <w:rsid w:val="00226D70"/>
    <w:rsid w:val="00227038"/>
    <w:rsid w:val="00230A85"/>
    <w:rsid w:val="00236EAC"/>
    <w:rsid w:val="002377E9"/>
    <w:rsid w:val="00237E79"/>
    <w:rsid w:val="00240100"/>
    <w:rsid w:val="00240391"/>
    <w:rsid w:val="00241800"/>
    <w:rsid w:val="00241F00"/>
    <w:rsid w:val="00243FF1"/>
    <w:rsid w:val="002444A0"/>
    <w:rsid w:val="00244B10"/>
    <w:rsid w:val="00244B25"/>
    <w:rsid w:val="00245F5A"/>
    <w:rsid w:val="00247CED"/>
    <w:rsid w:val="002507EA"/>
    <w:rsid w:val="0025092D"/>
    <w:rsid w:val="00251FDD"/>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37B5"/>
    <w:rsid w:val="002760FB"/>
    <w:rsid w:val="00276472"/>
    <w:rsid w:val="00276A91"/>
    <w:rsid w:val="00277108"/>
    <w:rsid w:val="00280852"/>
    <w:rsid w:val="00280BA9"/>
    <w:rsid w:val="00280E9C"/>
    <w:rsid w:val="00283CDC"/>
    <w:rsid w:val="00285DE1"/>
    <w:rsid w:val="00285E31"/>
    <w:rsid w:val="0029059C"/>
    <w:rsid w:val="0029212E"/>
    <w:rsid w:val="0029252B"/>
    <w:rsid w:val="0029293A"/>
    <w:rsid w:val="002950B2"/>
    <w:rsid w:val="002952B1"/>
    <w:rsid w:val="00295D4C"/>
    <w:rsid w:val="00296463"/>
    <w:rsid w:val="00296762"/>
    <w:rsid w:val="00297296"/>
    <w:rsid w:val="00297AC1"/>
    <w:rsid w:val="002A7620"/>
    <w:rsid w:val="002B00A7"/>
    <w:rsid w:val="002B1766"/>
    <w:rsid w:val="002B19F7"/>
    <w:rsid w:val="002B2BE1"/>
    <w:rsid w:val="002B2DC6"/>
    <w:rsid w:val="002B36CD"/>
    <w:rsid w:val="002B55AF"/>
    <w:rsid w:val="002B56A1"/>
    <w:rsid w:val="002B5968"/>
    <w:rsid w:val="002C0592"/>
    <w:rsid w:val="002C0F89"/>
    <w:rsid w:val="002C10BB"/>
    <w:rsid w:val="002C1241"/>
    <w:rsid w:val="002C5031"/>
    <w:rsid w:val="002C573B"/>
    <w:rsid w:val="002C6CB2"/>
    <w:rsid w:val="002C7903"/>
    <w:rsid w:val="002C7D42"/>
    <w:rsid w:val="002D2F65"/>
    <w:rsid w:val="002D5541"/>
    <w:rsid w:val="002D5C73"/>
    <w:rsid w:val="002D7256"/>
    <w:rsid w:val="002E1EC7"/>
    <w:rsid w:val="002E2C44"/>
    <w:rsid w:val="002E3128"/>
    <w:rsid w:val="002E4A37"/>
    <w:rsid w:val="002E6B68"/>
    <w:rsid w:val="002F152D"/>
    <w:rsid w:val="002F2F92"/>
    <w:rsid w:val="002F4929"/>
    <w:rsid w:val="002F50F6"/>
    <w:rsid w:val="002F564B"/>
    <w:rsid w:val="002F5989"/>
    <w:rsid w:val="002F63DF"/>
    <w:rsid w:val="0030018B"/>
    <w:rsid w:val="00301496"/>
    <w:rsid w:val="00301AFC"/>
    <w:rsid w:val="003045E1"/>
    <w:rsid w:val="003047B2"/>
    <w:rsid w:val="00306F34"/>
    <w:rsid w:val="00307276"/>
    <w:rsid w:val="003075E5"/>
    <w:rsid w:val="00307AEB"/>
    <w:rsid w:val="00310D25"/>
    <w:rsid w:val="003126B5"/>
    <w:rsid w:val="00313098"/>
    <w:rsid w:val="00313223"/>
    <w:rsid w:val="00313DE8"/>
    <w:rsid w:val="003142BC"/>
    <w:rsid w:val="00315D45"/>
    <w:rsid w:val="00316563"/>
    <w:rsid w:val="0031762A"/>
    <w:rsid w:val="003215C7"/>
    <w:rsid w:val="00326ACE"/>
    <w:rsid w:val="00327515"/>
    <w:rsid w:val="00327878"/>
    <w:rsid w:val="00330927"/>
    <w:rsid w:val="003333FE"/>
    <w:rsid w:val="003358D4"/>
    <w:rsid w:val="003366B7"/>
    <w:rsid w:val="00337B56"/>
    <w:rsid w:val="0034196D"/>
    <w:rsid w:val="00341A52"/>
    <w:rsid w:val="0034532E"/>
    <w:rsid w:val="00350933"/>
    <w:rsid w:val="00350FBB"/>
    <w:rsid w:val="00351875"/>
    <w:rsid w:val="003522A0"/>
    <w:rsid w:val="00354EA8"/>
    <w:rsid w:val="0035651A"/>
    <w:rsid w:val="00356840"/>
    <w:rsid w:val="00356DC6"/>
    <w:rsid w:val="00361637"/>
    <w:rsid w:val="00362532"/>
    <w:rsid w:val="00363923"/>
    <w:rsid w:val="00365A9D"/>
    <w:rsid w:val="0037108F"/>
    <w:rsid w:val="00371B29"/>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B3C9A"/>
    <w:rsid w:val="003C18EC"/>
    <w:rsid w:val="003C1981"/>
    <w:rsid w:val="003C22A1"/>
    <w:rsid w:val="003C2356"/>
    <w:rsid w:val="003C3399"/>
    <w:rsid w:val="003C67DD"/>
    <w:rsid w:val="003D0A70"/>
    <w:rsid w:val="003D1AE0"/>
    <w:rsid w:val="003D3CBC"/>
    <w:rsid w:val="003D633D"/>
    <w:rsid w:val="003D66EC"/>
    <w:rsid w:val="003E2461"/>
    <w:rsid w:val="003E4EDC"/>
    <w:rsid w:val="003F154F"/>
    <w:rsid w:val="003F31AE"/>
    <w:rsid w:val="003F5A98"/>
    <w:rsid w:val="00400481"/>
    <w:rsid w:val="00400969"/>
    <w:rsid w:val="004009D7"/>
    <w:rsid w:val="004062A2"/>
    <w:rsid w:val="00410E64"/>
    <w:rsid w:val="004120E7"/>
    <w:rsid w:val="0041278C"/>
    <w:rsid w:val="00412B1A"/>
    <w:rsid w:val="00414C86"/>
    <w:rsid w:val="0041503B"/>
    <w:rsid w:val="00416D4B"/>
    <w:rsid w:val="00420110"/>
    <w:rsid w:val="00421266"/>
    <w:rsid w:val="00421BAE"/>
    <w:rsid w:val="0042456E"/>
    <w:rsid w:val="00424615"/>
    <w:rsid w:val="004253F4"/>
    <w:rsid w:val="00425E90"/>
    <w:rsid w:val="00426757"/>
    <w:rsid w:val="004268C7"/>
    <w:rsid w:val="00426ECD"/>
    <w:rsid w:val="00427E13"/>
    <w:rsid w:val="004302FB"/>
    <w:rsid w:val="004305FC"/>
    <w:rsid w:val="00432149"/>
    <w:rsid w:val="004330C0"/>
    <w:rsid w:val="004335A3"/>
    <w:rsid w:val="00433A73"/>
    <w:rsid w:val="00433E37"/>
    <w:rsid w:val="00434886"/>
    <w:rsid w:val="0044081F"/>
    <w:rsid w:val="00450E01"/>
    <w:rsid w:val="00457B3D"/>
    <w:rsid w:val="00457FFA"/>
    <w:rsid w:val="00460742"/>
    <w:rsid w:val="00460DC4"/>
    <w:rsid w:val="004622F1"/>
    <w:rsid w:val="00462937"/>
    <w:rsid w:val="00463411"/>
    <w:rsid w:val="00464EE6"/>
    <w:rsid w:val="00466D67"/>
    <w:rsid w:val="004714D2"/>
    <w:rsid w:val="0047303A"/>
    <w:rsid w:val="004748CC"/>
    <w:rsid w:val="00476664"/>
    <w:rsid w:val="004805D7"/>
    <w:rsid w:val="0048096D"/>
    <w:rsid w:val="004832D9"/>
    <w:rsid w:val="00486562"/>
    <w:rsid w:val="0048700B"/>
    <w:rsid w:val="00487369"/>
    <w:rsid w:val="00487B4F"/>
    <w:rsid w:val="00490892"/>
    <w:rsid w:val="00490FAC"/>
    <w:rsid w:val="00494738"/>
    <w:rsid w:val="00495F77"/>
    <w:rsid w:val="004978C8"/>
    <w:rsid w:val="00497BF6"/>
    <w:rsid w:val="004A08E7"/>
    <w:rsid w:val="004A09BA"/>
    <w:rsid w:val="004A26F9"/>
    <w:rsid w:val="004A3B81"/>
    <w:rsid w:val="004A43AC"/>
    <w:rsid w:val="004A5AE8"/>
    <w:rsid w:val="004A6F25"/>
    <w:rsid w:val="004A7606"/>
    <w:rsid w:val="004B3A13"/>
    <w:rsid w:val="004B3A21"/>
    <w:rsid w:val="004B3ED9"/>
    <w:rsid w:val="004B50E5"/>
    <w:rsid w:val="004B5CEA"/>
    <w:rsid w:val="004B5E86"/>
    <w:rsid w:val="004B68E4"/>
    <w:rsid w:val="004B6A4C"/>
    <w:rsid w:val="004B7BC4"/>
    <w:rsid w:val="004B7D78"/>
    <w:rsid w:val="004C0A2F"/>
    <w:rsid w:val="004C0EE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BB4"/>
    <w:rsid w:val="004F4577"/>
    <w:rsid w:val="004F7DBF"/>
    <w:rsid w:val="00503A7C"/>
    <w:rsid w:val="00503BB0"/>
    <w:rsid w:val="00504914"/>
    <w:rsid w:val="00505420"/>
    <w:rsid w:val="0050797E"/>
    <w:rsid w:val="00507AD6"/>
    <w:rsid w:val="00510A64"/>
    <w:rsid w:val="005128E6"/>
    <w:rsid w:val="00513320"/>
    <w:rsid w:val="00514802"/>
    <w:rsid w:val="0052331E"/>
    <w:rsid w:val="00523A7E"/>
    <w:rsid w:val="00530BAA"/>
    <w:rsid w:val="005319AB"/>
    <w:rsid w:val="0053324B"/>
    <w:rsid w:val="00534FF3"/>
    <w:rsid w:val="00542445"/>
    <w:rsid w:val="005435D2"/>
    <w:rsid w:val="00543725"/>
    <w:rsid w:val="00543A77"/>
    <w:rsid w:val="00543B1A"/>
    <w:rsid w:val="005452F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609B"/>
    <w:rsid w:val="005826B9"/>
    <w:rsid w:val="00582825"/>
    <w:rsid w:val="00583221"/>
    <w:rsid w:val="00583B4B"/>
    <w:rsid w:val="00583BCE"/>
    <w:rsid w:val="00586463"/>
    <w:rsid w:val="005870A5"/>
    <w:rsid w:val="00587462"/>
    <w:rsid w:val="00592E51"/>
    <w:rsid w:val="00592EA4"/>
    <w:rsid w:val="005A01EC"/>
    <w:rsid w:val="005A4E7B"/>
    <w:rsid w:val="005B096A"/>
    <w:rsid w:val="005B107A"/>
    <w:rsid w:val="005B3AE7"/>
    <w:rsid w:val="005B4725"/>
    <w:rsid w:val="005B535D"/>
    <w:rsid w:val="005B6963"/>
    <w:rsid w:val="005B6B63"/>
    <w:rsid w:val="005B74D0"/>
    <w:rsid w:val="005B7E16"/>
    <w:rsid w:val="005C277B"/>
    <w:rsid w:val="005C71F6"/>
    <w:rsid w:val="005D1C67"/>
    <w:rsid w:val="005D41D4"/>
    <w:rsid w:val="005D775A"/>
    <w:rsid w:val="005E0199"/>
    <w:rsid w:val="005E0FA4"/>
    <w:rsid w:val="005E1C46"/>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A3E"/>
    <w:rsid w:val="006102A9"/>
    <w:rsid w:val="006127F6"/>
    <w:rsid w:val="00612A65"/>
    <w:rsid w:val="006171CE"/>
    <w:rsid w:val="00622A00"/>
    <w:rsid w:val="00624216"/>
    <w:rsid w:val="00625DA6"/>
    <w:rsid w:val="00626C1C"/>
    <w:rsid w:val="00626E42"/>
    <w:rsid w:val="006307B0"/>
    <w:rsid w:val="0063435D"/>
    <w:rsid w:val="0063706B"/>
    <w:rsid w:val="0064010F"/>
    <w:rsid w:val="00640D24"/>
    <w:rsid w:val="00642B90"/>
    <w:rsid w:val="0064561B"/>
    <w:rsid w:val="00645911"/>
    <w:rsid w:val="00651C07"/>
    <w:rsid w:val="00652041"/>
    <w:rsid w:val="00654E06"/>
    <w:rsid w:val="006550B8"/>
    <w:rsid w:val="00657BF5"/>
    <w:rsid w:val="0066148E"/>
    <w:rsid w:val="00662527"/>
    <w:rsid w:val="00662D72"/>
    <w:rsid w:val="00663561"/>
    <w:rsid w:val="00663C7E"/>
    <w:rsid w:val="006658D5"/>
    <w:rsid w:val="00670403"/>
    <w:rsid w:val="00676EEF"/>
    <w:rsid w:val="0067706C"/>
    <w:rsid w:val="00677C5F"/>
    <w:rsid w:val="00677E81"/>
    <w:rsid w:val="00682066"/>
    <w:rsid w:val="00684C75"/>
    <w:rsid w:val="0068534C"/>
    <w:rsid w:val="00686278"/>
    <w:rsid w:val="00686585"/>
    <w:rsid w:val="006905F0"/>
    <w:rsid w:val="00691FE6"/>
    <w:rsid w:val="00693ED1"/>
    <w:rsid w:val="00695625"/>
    <w:rsid w:val="00695784"/>
    <w:rsid w:val="006957FC"/>
    <w:rsid w:val="00695CD4"/>
    <w:rsid w:val="00696B47"/>
    <w:rsid w:val="006A6003"/>
    <w:rsid w:val="006A62E8"/>
    <w:rsid w:val="006A6A9A"/>
    <w:rsid w:val="006A7FE1"/>
    <w:rsid w:val="006B04BE"/>
    <w:rsid w:val="006B257E"/>
    <w:rsid w:val="006B4575"/>
    <w:rsid w:val="006B4F55"/>
    <w:rsid w:val="006B52D9"/>
    <w:rsid w:val="006B6F0E"/>
    <w:rsid w:val="006C119F"/>
    <w:rsid w:val="006C130E"/>
    <w:rsid w:val="006C23F5"/>
    <w:rsid w:val="006C2809"/>
    <w:rsid w:val="006C2BA3"/>
    <w:rsid w:val="006C556D"/>
    <w:rsid w:val="006C620D"/>
    <w:rsid w:val="006C6B26"/>
    <w:rsid w:val="006D0B90"/>
    <w:rsid w:val="006D0C6D"/>
    <w:rsid w:val="006D2C89"/>
    <w:rsid w:val="006D3862"/>
    <w:rsid w:val="006D5059"/>
    <w:rsid w:val="006D5B5C"/>
    <w:rsid w:val="006D729A"/>
    <w:rsid w:val="006E3043"/>
    <w:rsid w:val="006E337E"/>
    <w:rsid w:val="006E33C7"/>
    <w:rsid w:val="006E43CC"/>
    <w:rsid w:val="006E4556"/>
    <w:rsid w:val="006E52ED"/>
    <w:rsid w:val="006E5903"/>
    <w:rsid w:val="006E7FA4"/>
    <w:rsid w:val="006F08D3"/>
    <w:rsid w:val="006F1E66"/>
    <w:rsid w:val="006F362E"/>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4B7"/>
    <w:rsid w:val="0071561E"/>
    <w:rsid w:val="007216AB"/>
    <w:rsid w:val="00721774"/>
    <w:rsid w:val="00723A00"/>
    <w:rsid w:val="00723DAF"/>
    <w:rsid w:val="00724663"/>
    <w:rsid w:val="007256E9"/>
    <w:rsid w:val="00725E25"/>
    <w:rsid w:val="00726C4B"/>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B7A"/>
    <w:rsid w:val="007452AA"/>
    <w:rsid w:val="00745FA5"/>
    <w:rsid w:val="007467CB"/>
    <w:rsid w:val="0074789A"/>
    <w:rsid w:val="00752C64"/>
    <w:rsid w:val="00757470"/>
    <w:rsid w:val="00760028"/>
    <w:rsid w:val="007614B7"/>
    <w:rsid w:val="00761FFF"/>
    <w:rsid w:val="007620E3"/>
    <w:rsid w:val="00764B65"/>
    <w:rsid w:val="00764C2E"/>
    <w:rsid w:val="007654E2"/>
    <w:rsid w:val="007706D6"/>
    <w:rsid w:val="007715EF"/>
    <w:rsid w:val="00772D3B"/>
    <w:rsid w:val="00774553"/>
    <w:rsid w:val="007751DA"/>
    <w:rsid w:val="00775EA2"/>
    <w:rsid w:val="0077641B"/>
    <w:rsid w:val="0077644C"/>
    <w:rsid w:val="00780756"/>
    <w:rsid w:val="007869A0"/>
    <w:rsid w:val="0079038B"/>
    <w:rsid w:val="00792B0B"/>
    <w:rsid w:val="00793AFA"/>
    <w:rsid w:val="0079470C"/>
    <w:rsid w:val="00796846"/>
    <w:rsid w:val="007A0FC8"/>
    <w:rsid w:val="007A2AD8"/>
    <w:rsid w:val="007A42E4"/>
    <w:rsid w:val="007A5DC6"/>
    <w:rsid w:val="007A65D8"/>
    <w:rsid w:val="007A69FA"/>
    <w:rsid w:val="007A750A"/>
    <w:rsid w:val="007B000C"/>
    <w:rsid w:val="007B279E"/>
    <w:rsid w:val="007B2C47"/>
    <w:rsid w:val="007B5ACE"/>
    <w:rsid w:val="007B6A68"/>
    <w:rsid w:val="007B6A89"/>
    <w:rsid w:val="007C0D4F"/>
    <w:rsid w:val="007C12F7"/>
    <w:rsid w:val="007C1AEB"/>
    <w:rsid w:val="007C1B2B"/>
    <w:rsid w:val="007C2622"/>
    <w:rsid w:val="007C4F76"/>
    <w:rsid w:val="007C7D2E"/>
    <w:rsid w:val="007D1897"/>
    <w:rsid w:val="007D2532"/>
    <w:rsid w:val="007D26D8"/>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774C"/>
    <w:rsid w:val="007F7D38"/>
    <w:rsid w:val="007F7FDD"/>
    <w:rsid w:val="00801A22"/>
    <w:rsid w:val="00803CF5"/>
    <w:rsid w:val="00803EB8"/>
    <w:rsid w:val="008047EB"/>
    <w:rsid w:val="008056F9"/>
    <w:rsid w:val="00807A6C"/>
    <w:rsid w:val="0081141C"/>
    <w:rsid w:val="00812F63"/>
    <w:rsid w:val="00813718"/>
    <w:rsid w:val="00816016"/>
    <w:rsid w:val="00820C51"/>
    <w:rsid w:val="008211C4"/>
    <w:rsid w:val="00821FD4"/>
    <w:rsid w:val="00823D3C"/>
    <w:rsid w:val="0082666E"/>
    <w:rsid w:val="0082785C"/>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EAC"/>
    <w:rsid w:val="00876E4D"/>
    <w:rsid w:val="008771E0"/>
    <w:rsid w:val="008839B0"/>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A3E04"/>
    <w:rsid w:val="008A469E"/>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291C"/>
    <w:rsid w:val="008D5A54"/>
    <w:rsid w:val="008E4668"/>
    <w:rsid w:val="008E62F5"/>
    <w:rsid w:val="008E66BE"/>
    <w:rsid w:val="008E6A0A"/>
    <w:rsid w:val="008E76FE"/>
    <w:rsid w:val="008F190D"/>
    <w:rsid w:val="008F3340"/>
    <w:rsid w:val="008F5459"/>
    <w:rsid w:val="008F618B"/>
    <w:rsid w:val="008F61E0"/>
    <w:rsid w:val="008F62BB"/>
    <w:rsid w:val="008F6483"/>
    <w:rsid w:val="008F79DB"/>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30623"/>
    <w:rsid w:val="009314E2"/>
    <w:rsid w:val="0093191A"/>
    <w:rsid w:val="00931B3C"/>
    <w:rsid w:val="009334E7"/>
    <w:rsid w:val="00933F5A"/>
    <w:rsid w:val="009378E3"/>
    <w:rsid w:val="00940DD5"/>
    <w:rsid w:val="00941369"/>
    <w:rsid w:val="0094163C"/>
    <w:rsid w:val="0094370D"/>
    <w:rsid w:val="00943E66"/>
    <w:rsid w:val="00944DB3"/>
    <w:rsid w:val="00945F65"/>
    <w:rsid w:val="0094728D"/>
    <w:rsid w:val="00947F04"/>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70B22"/>
    <w:rsid w:val="009732DC"/>
    <w:rsid w:val="00973649"/>
    <w:rsid w:val="00973F6C"/>
    <w:rsid w:val="00980A9A"/>
    <w:rsid w:val="00982A66"/>
    <w:rsid w:val="00985FA2"/>
    <w:rsid w:val="00987861"/>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5FAC"/>
    <w:rsid w:val="009B64BA"/>
    <w:rsid w:val="009B6616"/>
    <w:rsid w:val="009B75BE"/>
    <w:rsid w:val="009C0BFC"/>
    <w:rsid w:val="009C4B5E"/>
    <w:rsid w:val="009C5120"/>
    <w:rsid w:val="009C5558"/>
    <w:rsid w:val="009C5AAE"/>
    <w:rsid w:val="009C6521"/>
    <w:rsid w:val="009C6D9D"/>
    <w:rsid w:val="009D0B67"/>
    <w:rsid w:val="009D1CCA"/>
    <w:rsid w:val="009D4D40"/>
    <w:rsid w:val="009D72D9"/>
    <w:rsid w:val="009E1A9E"/>
    <w:rsid w:val="009E306C"/>
    <w:rsid w:val="009F0BE3"/>
    <w:rsid w:val="009F2A36"/>
    <w:rsid w:val="009F5BF8"/>
    <w:rsid w:val="009F6FAF"/>
    <w:rsid w:val="00A0099C"/>
    <w:rsid w:val="00A00E1B"/>
    <w:rsid w:val="00A012F7"/>
    <w:rsid w:val="00A01BDF"/>
    <w:rsid w:val="00A02ECF"/>
    <w:rsid w:val="00A04D39"/>
    <w:rsid w:val="00A070EC"/>
    <w:rsid w:val="00A07123"/>
    <w:rsid w:val="00A0770B"/>
    <w:rsid w:val="00A13D7F"/>
    <w:rsid w:val="00A15B21"/>
    <w:rsid w:val="00A16D80"/>
    <w:rsid w:val="00A21634"/>
    <w:rsid w:val="00A223F1"/>
    <w:rsid w:val="00A228F3"/>
    <w:rsid w:val="00A22F07"/>
    <w:rsid w:val="00A24031"/>
    <w:rsid w:val="00A24DB9"/>
    <w:rsid w:val="00A2596E"/>
    <w:rsid w:val="00A26E02"/>
    <w:rsid w:val="00A30C73"/>
    <w:rsid w:val="00A30CE9"/>
    <w:rsid w:val="00A30EFF"/>
    <w:rsid w:val="00A31C19"/>
    <w:rsid w:val="00A33133"/>
    <w:rsid w:val="00A34DE4"/>
    <w:rsid w:val="00A34ECE"/>
    <w:rsid w:val="00A34F1B"/>
    <w:rsid w:val="00A4169D"/>
    <w:rsid w:val="00A422B6"/>
    <w:rsid w:val="00A43A1D"/>
    <w:rsid w:val="00A5028B"/>
    <w:rsid w:val="00A5187E"/>
    <w:rsid w:val="00A529C5"/>
    <w:rsid w:val="00A539F9"/>
    <w:rsid w:val="00A54803"/>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EBC"/>
    <w:rsid w:val="00A811F7"/>
    <w:rsid w:val="00A8226F"/>
    <w:rsid w:val="00A829E3"/>
    <w:rsid w:val="00A82F57"/>
    <w:rsid w:val="00A833A7"/>
    <w:rsid w:val="00A83DB1"/>
    <w:rsid w:val="00A84DA3"/>
    <w:rsid w:val="00A85B09"/>
    <w:rsid w:val="00A864D1"/>
    <w:rsid w:val="00A906E2"/>
    <w:rsid w:val="00A93604"/>
    <w:rsid w:val="00A93B12"/>
    <w:rsid w:val="00A94CEC"/>
    <w:rsid w:val="00AA10AF"/>
    <w:rsid w:val="00AA1BA0"/>
    <w:rsid w:val="00AA2112"/>
    <w:rsid w:val="00AA3723"/>
    <w:rsid w:val="00AA4B4A"/>
    <w:rsid w:val="00AA5221"/>
    <w:rsid w:val="00AA6026"/>
    <w:rsid w:val="00AA78C2"/>
    <w:rsid w:val="00AA7C5E"/>
    <w:rsid w:val="00AB19ED"/>
    <w:rsid w:val="00AB20FC"/>
    <w:rsid w:val="00AB758B"/>
    <w:rsid w:val="00AC63C5"/>
    <w:rsid w:val="00AC71BE"/>
    <w:rsid w:val="00AD03F0"/>
    <w:rsid w:val="00AD226C"/>
    <w:rsid w:val="00AD2FE5"/>
    <w:rsid w:val="00AD3A4A"/>
    <w:rsid w:val="00AD3DAC"/>
    <w:rsid w:val="00AD4170"/>
    <w:rsid w:val="00AD52D8"/>
    <w:rsid w:val="00AD64FD"/>
    <w:rsid w:val="00AD6FF7"/>
    <w:rsid w:val="00AE136F"/>
    <w:rsid w:val="00AE2430"/>
    <w:rsid w:val="00AE3937"/>
    <w:rsid w:val="00AE68F3"/>
    <w:rsid w:val="00AF209B"/>
    <w:rsid w:val="00AF20D1"/>
    <w:rsid w:val="00AF257D"/>
    <w:rsid w:val="00AF2622"/>
    <w:rsid w:val="00AF2982"/>
    <w:rsid w:val="00AF2AE1"/>
    <w:rsid w:val="00AF387E"/>
    <w:rsid w:val="00AF4958"/>
    <w:rsid w:val="00AF5665"/>
    <w:rsid w:val="00AF5FE1"/>
    <w:rsid w:val="00AF7B25"/>
    <w:rsid w:val="00B025B5"/>
    <w:rsid w:val="00B0382A"/>
    <w:rsid w:val="00B03B95"/>
    <w:rsid w:val="00B043BD"/>
    <w:rsid w:val="00B04F26"/>
    <w:rsid w:val="00B06752"/>
    <w:rsid w:val="00B11E61"/>
    <w:rsid w:val="00B1261C"/>
    <w:rsid w:val="00B13185"/>
    <w:rsid w:val="00B13E35"/>
    <w:rsid w:val="00B14E0E"/>
    <w:rsid w:val="00B158AD"/>
    <w:rsid w:val="00B15964"/>
    <w:rsid w:val="00B15A2A"/>
    <w:rsid w:val="00B15D80"/>
    <w:rsid w:val="00B16ED7"/>
    <w:rsid w:val="00B227BC"/>
    <w:rsid w:val="00B232D9"/>
    <w:rsid w:val="00B23A18"/>
    <w:rsid w:val="00B2776E"/>
    <w:rsid w:val="00B3010F"/>
    <w:rsid w:val="00B30EB7"/>
    <w:rsid w:val="00B3207C"/>
    <w:rsid w:val="00B3412C"/>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7C93"/>
    <w:rsid w:val="00B90F08"/>
    <w:rsid w:val="00B914F5"/>
    <w:rsid w:val="00B9274F"/>
    <w:rsid w:val="00B94329"/>
    <w:rsid w:val="00B96358"/>
    <w:rsid w:val="00BA1DAD"/>
    <w:rsid w:val="00BA54A5"/>
    <w:rsid w:val="00BA5AE5"/>
    <w:rsid w:val="00BA753E"/>
    <w:rsid w:val="00BA78BE"/>
    <w:rsid w:val="00BB0210"/>
    <w:rsid w:val="00BB0BCE"/>
    <w:rsid w:val="00BB3AF7"/>
    <w:rsid w:val="00BB417E"/>
    <w:rsid w:val="00BB4AEB"/>
    <w:rsid w:val="00BB4C1B"/>
    <w:rsid w:val="00BB65E8"/>
    <w:rsid w:val="00BB6F37"/>
    <w:rsid w:val="00BC0431"/>
    <w:rsid w:val="00BC11BC"/>
    <w:rsid w:val="00BC2E9B"/>
    <w:rsid w:val="00BC3239"/>
    <w:rsid w:val="00BC600C"/>
    <w:rsid w:val="00BD1287"/>
    <w:rsid w:val="00BD3773"/>
    <w:rsid w:val="00BD7F0E"/>
    <w:rsid w:val="00BE0C9E"/>
    <w:rsid w:val="00BE106E"/>
    <w:rsid w:val="00BE1B03"/>
    <w:rsid w:val="00BE2C2E"/>
    <w:rsid w:val="00BE3FD8"/>
    <w:rsid w:val="00BE427D"/>
    <w:rsid w:val="00BE4B96"/>
    <w:rsid w:val="00BE4EC0"/>
    <w:rsid w:val="00BE764E"/>
    <w:rsid w:val="00BE7AEA"/>
    <w:rsid w:val="00BF0ECF"/>
    <w:rsid w:val="00BF1D4C"/>
    <w:rsid w:val="00BF3004"/>
    <w:rsid w:val="00BF45A7"/>
    <w:rsid w:val="00BF4732"/>
    <w:rsid w:val="00BF4C7C"/>
    <w:rsid w:val="00BF75C2"/>
    <w:rsid w:val="00C00379"/>
    <w:rsid w:val="00C00513"/>
    <w:rsid w:val="00C04DC6"/>
    <w:rsid w:val="00C06423"/>
    <w:rsid w:val="00C07BE9"/>
    <w:rsid w:val="00C10A4C"/>
    <w:rsid w:val="00C13FF9"/>
    <w:rsid w:val="00C15F25"/>
    <w:rsid w:val="00C1660C"/>
    <w:rsid w:val="00C20556"/>
    <w:rsid w:val="00C20E0E"/>
    <w:rsid w:val="00C21779"/>
    <w:rsid w:val="00C2189F"/>
    <w:rsid w:val="00C23D8F"/>
    <w:rsid w:val="00C25E0F"/>
    <w:rsid w:val="00C32CA8"/>
    <w:rsid w:val="00C3397A"/>
    <w:rsid w:val="00C36042"/>
    <w:rsid w:val="00C41017"/>
    <w:rsid w:val="00C428AB"/>
    <w:rsid w:val="00C45997"/>
    <w:rsid w:val="00C50D79"/>
    <w:rsid w:val="00C51229"/>
    <w:rsid w:val="00C52204"/>
    <w:rsid w:val="00C52869"/>
    <w:rsid w:val="00C556D0"/>
    <w:rsid w:val="00C56056"/>
    <w:rsid w:val="00C56276"/>
    <w:rsid w:val="00C60403"/>
    <w:rsid w:val="00C604D3"/>
    <w:rsid w:val="00C618EE"/>
    <w:rsid w:val="00C61F4D"/>
    <w:rsid w:val="00C623C7"/>
    <w:rsid w:val="00C62E7E"/>
    <w:rsid w:val="00C675C4"/>
    <w:rsid w:val="00C70D42"/>
    <w:rsid w:val="00C7174E"/>
    <w:rsid w:val="00C71983"/>
    <w:rsid w:val="00C729BC"/>
    <w:rsid w:val="00C75F19"/>
    <w:rsid w:val="00C76AF9"/>
    <w:rsid w:val="00C77218"/>
    <w:rsid w:val="00C77292"/>
    <w:rsid w:val="00C77600"/>
    <w:rsid w:val="00C81B37"/>
    <w:rsid w:val="00C83C1C"/>
    <w:rsid w:val="00C87154"/>
    <w:rsid w:val="00C9070E"/>
    <w:rsid w:val="00C91813"/>
    <w:rsid w:val="00C93772"/>
    <w:rsid w:val="00C947B2"/>
    <w:rsid w:val="00C974C0"/>
    <w:rsid w:val="00C97634"/>
    <w:rsid w:val="00C97C13"/>
    <w:rsid w:val="00CA0B36"/>
    <w:rsid w:val="00CA0E9C"/>
    <w:rsid w:val="00CA2443"/>
    <w:rsid w:val="00CA3B7D"/>
    <w:rsid w:val="00CA4554"/>
    <w:rsid w:val="00CA58ED"/>
    <w:rsid w:val="00CA716E"/>
    <w:rsid w:val="00CA7D55"/>
    <w:rsid w:val="00CB13A1"/>
    <w:rsid w:val="00CB20E6"/>
    <w:rsid w:val="00CB2DEF"/>
    <w:rsid w:val="00CB2EA6"/>
    <w:rsid w:val="00CB5BFA"/>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F1C"/>
    <w:rsid w:val="00CF25C8"/>
    <w:rsid w:val="00CF3802"/>
    <w:rsid w:val="00CF653C"/>
    <w:rsid w:val="00CF7531"/>
    <w:rsid w:val="00D005B8"/>
    <w:rsid w:val="00D00878"/>
    <w:rsid w:val="00D013EB"/>
    <w:rsid w:val="00D01806"/>
    <w:rsid w:val="00D01B78"/>
    <w:rsid w:val="00D03C23"/>
    <w:rsid w:val="00D03DA3"/>
    <w:rsid w:val="00D047BB"/>
    <w:rsid w:val="00D04BD6"/>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369A"/>
    <w:rsid w:val="00D24C3D"/>
    <w:rsid w:val="00D25D7F"/>
    <w:rsid w:val="00D31A38"/>
    <w:rsid w:val="00D31E4A"/>
    <w:rsid w:val="00D32C2E"/>
    <w:rsid w:val="00D35A5A"/>
    <w:rsid w:val="00D363C6"/>
    <w:rsid w:val="00D40036"/>
    <w:rsid w:val="00D476BA"/>
    <w:rsid w:val="00D51A49"/>
    <w:rsid w:val="00D51BCF"/>
    <w:rsid w:val="00D5392A"/>
    <w:rsid w:val="00D53A30"/>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91E8F"/>
    <w:rsid w:val="00D94D99"/>
    <w:rsid w:val="00D96881"/>
    <w:rsid w:val="00D9761F"/>
    <w:rsid w:val="00DA1DFD"/>
    <w:rsid w:val="00DA246A"/>
    <w:rsid w:val="00DA5B7A"/>
    <w:rsid w:val="00DA75E9"/>
    <w:rsid w:val="00DB255E"/>
    <w:rsid w:val="00DB6A8C"/>
    <w:rsid w:val="00DB6C0D"/>
    <w:rsid w:val="00DB7664"/>
    <w:rsid w:val="00DC1D48"/>
    <w:rsid w:val="00DC269C"/>
    <w:rsid w:val="00DC28E6"/>
    <w:rsid w:val="00DC3CBE"/>
    <w:rsid w:val="00DC48DD"/>
    <w:rsid w:val="00DC4B35"/>
    <w:rsid w:val="00DC54B6"/>
    <w:rsid w:val="00DC5911"/>
    <w:rsid w:val="00DC5F18"/>
    <w:rsid w:val="00DC5F2A"/>
    <w:rsid w:val="00DC6B2E"/>
    <w:rsid w:val="00DC79DD"/>
    <w:rsid w:val="00DD3A16"/>
    <w:rsid w:val="00DD51A4"/>
    <w:rsid w:val="00DD628B"/>
    <w:rsid w:val="00DD7015"/>
    <w:rsid w:val="00DE01F6"/>
    <w:rsid w:val="00DE0C95"/>
    <w:rsid w:val="00DE17C1"/>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10BC3"/>
    <w:rsid w:val="00E10BDD"/>
    <w:rsid w:val="00E15274"/>
    <w:rsid w:val="00E15DCF"/>
    <w:rsid w:val="00E169E9"/>
    <w:rsid w:val="00E177C1"/>
    <w:rsid w:val="00E17CF9"/>
    <w:rsid w:val="00E22CD7"/>
    <w:rsid w:val="00E23DF5"/>
    <w:rsid w:val="00E31102"/>
    <w:rsid w:val="00E31278"/>
    <w:rsid w:val="00E366DF"/>
    <w:rsid w:val="00E37C79"/>
    <w:rsid w:val="00E4129B"/>
    <w:rsid w:val="00E416B4"/>
    <w:rsid w:val="00E42330"/>
    <w:rsid w:val="00E43F63"/>
    <w:rsid w:val="00E469BE"/>
    <w:rsid w:val="00E52190"/>
    <w:rsid w:val="00E53065"/>
    <w:rsid w:val="00E563F3"/>
    <w:rsid w:val="00E56E6E"/>
    <w:rsid w:val="00E6045A"/>
    <w:rsid w:val="00E60A9E"/>
    <w:rsid w:val="00E6246C"/>
    <w:rsid w:val="00E62B7F"/>
    <w:rsid w:val="00E62DF5"/>
    <w:rsid w:val="00E64192"/>
    <w:rsid w:val="00E6432F"/>
    <w:rsid w:val="00E64E53"/>
    <w:rsid w:val="00E65C6E"/>
    <w:rsid w:val="00E70350"/>
    <w:rsid w:val="00E73645"/>
    <w:rsid w:val="00E74EE1"/>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6379"/>
    <w:rsid w:val="00EA7140"/>
    <w:rsid w:val="00EB0317"/>
    <w:rsid w:val="00EB2CFF"/>
    <w:rsid w:val="00EB4B4E"/>
    <w:rsid w:val="00EB53ED"/>
    <w:rsid w:val="00EB5563"/>
    <w:rsid w:val="00EB65EB"/>
    <w:rsid w:val="00EB749E"/>
    <w:rsid w:val="00EC02CB"/>
    <w:rsid w:val="00EC0587"/>
    <w:rsid w:val="00EC3892"/>
    <w:rsid w:val="00EC47E5"/>
    <w:rsid w:val="00EC505C"/>
    <w:rsid w:val="00EC599E"/>
    <w:rsid w:val="00EC72A8"/>
    <w:rsid w:val="00EC7BB3"/>
    <w:rsid w:val="00ED1BAA"/>
    <w:rsid w:val="00ED2F99"/>
    <w:rsid w:val="00ED37B0"/>
    <w:rsid w:val="00ED3E65"/>
    <w:rsid w:val="00ED5E7E"/>
    <w:rsid w:val="00EE1E11"/>
    <w:rsid w:val="00EE278B"/>
    <w:rsid w:val="00EF09B9"/>
    <w:rsid w:val="00EF24AC"/>
    <w:rsid w:val="00EF2AE4"/>
    <w:rsid w:val="00EF37CF"/>
    <w:rsid w:val="00EF51BB"/>
    <w:rsid w:val="00EF5737"/>
    <w:rsid w:val="00F01876"/>
    <w:rsid w:val="00F020E8"/>
    <w:rsid w:val="00F022F9"/>
    <w:rsid w:val="00F04F81"/>
    <w:rsid w:val="00F075BC"/>
    <w:rsid w:val="00F079E7"/>
    <w:rsid w:val="00F10EDA"/>
    <w:rsid w:val="00F1199F"/>
    <w:rsid w:val="00F1233D"/>
    <w:rsid w:val="00F12EE9"/>
    <w:rsid w:val="00F17082"/>
    <w:rsid w:val="00F201FA"/>
    <w:rsid w:val="00F2041E"/>
    <w:rsid w:val="00F20BB0"/>
    <w:rsid w:val="00F20E37"/>
    <w:rsid w:val="00F20F5E"/>
    <w:rsid w:val="00F215C2"/>
    <w:rsid w:val="00F2364C"/>
    <w:rsid w:val="00F24E77"/>
    <w:rsid w:val="00F27251"/>
    <w:rsid w:val="00F27ED3"/>
    <w:rsid w:val="00F30698"/>
    <w:rsid w:val="00F30A87"/>
    <w:rsid w:val="00F325E7"/>
    <w:rsid w:val="00F33383"/>
    <w:rsid w:val="00F33BC6"/>
    <w:rsid w:val="00F34CD6"/>
    <w:rsid w:val="00F40227"/>
    <w:rsid w:val="00F41F34"/>
    <w:rsid w:val="00F43D38"/>
    <w:rsid w:val="00F4521F"/>
    <w:rsid w:val="00F455D4"/>
    <w:rsid w:val="00F473E3"/>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5E79"/>
    <w:rsid w:val="00F65FD7"/>
    <w:rsid w:val="00F66A57"/>
    <w:rsid w:val="00F67B7D"/>
    <w:rsid w:val="00F71580"/>
    <w:rsid w:val="00F71B26"/>
    <w:rsid w:val="00F71DBF"/>
    <w:rsid w:val="00F72078"/>
    <w:rsid w:val="00F727E2"/>
    <w:rsid w:val="00F72980"/>
    <w:rsid w:val="00F73ECF"/>
    <w:rsid w:val="00F74F0E"/>
    <w:rsid w:val="00F81803"/>
    <w:rsid w:val="00F906F3"/>
    <w:rsid w:val="00F93629"/>
    <w:rsid w:val="00F937AA"/>
    <w:rsid w:val="00F94041"/>
    <w:rsid w:val="00F95553"/>
    <w:rsid w:val="00F95CA5"/>
    <w:rsid w:val="00F9626A"/>
    <w:rsid w:val="00F96CA4"/>
    <w:rsid w:val="00F97A4C"/>
    <w:rsid w:val="00FA0841"/>
    <w:rsid w:val="00FA0EDC"/>
    <w:rsid w:val="00FA50C9"/>
    <w:rsid w:val="00FA7E68"/>
    <w:rsid w:val="00FA7F1D"/>
    <w:rsid w:val="00FB2080"/>
    <w:rsid w:val="00FB2EC1"/>
    <w:rsid w:val="00FB417D"/>
    <w:rsid w:val="00FB7023"/>
    <w:rsid w:val="00FC0052"/>
    <w:rsid w:val="00FC0277"/>
    <w:rsid w:val="00FC1168"/>
    <w:rsid w:val="00FC4162"/>
    <w:rsid w:val="00FC578A"/>
    <w:rsid w:val="00FC6997"/>
    <w:rsid w:val="00FD49BB"/>
    <w:rsid w:val="00FD49D2"/>
    <w:rsid w:val="00FD4A94"/>
    <w:rsid w:val="00FD5E64"/>
    <w:rsid w:val="00FD5EE8"/>
    <w:rsid w:val="00FD6585"/>
    <w:rsid w:val="00FD703D"/>
    <w:rsid w:val="00FD74F5"/>
    <w:rsid w:val="00FE1428"/>
    <w:rsid w:val="00FE334D"/>
    <w:rsid w:val="00FE472C"/>
    <w:rsid w:val="00FE6769"/>
    <w:rsid w:val="00FF02A2"/>
    <w:rsid w:val="00FF1469"/>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0</TotalTime>
  <Pages>9</Pages>
  <Words>7409</Words>
  <Characters>4224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11610</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2021-02-23T09:50:00Z</cp:lastPrinted>
  <dcterms:created xsi:type="dcterms:W3CDTF">2022-04-08T07:38:00Z</dcterms:created>
  <dcterms:modified xsi:type="dcterms:W3CDTF">2022-04-08T07:38:00Z</dcterms:modified>
  <cp:category>SPRENDIMAS</cp:category>
</cp:coreProperties>
</file>